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26C" w:rsidRDefault="0020126C" w:rsidP="004F15A6">
      <w:pPr>
        <w:jc w:val="center"/>
      </w:pPr>
      <w:r w:rsidRPr="001B1148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39pt;height:62.25pt;visibility:visible">
            <v:imagedata r:id="rId7" o:title=""/>
          </v:shape>
        </w:pict>
      </w:r>
    </w:p>
    <w:p w:rsidR="0020126C" w:rsidRDefault="0020126C" w:rsidP="00CD1CFA"/>
    <w:p w:rsidR="0020126C" w:rsidRDefault="0020126C" w:rsidP="00CD1CFA"/>
    <w:p w:rsidR="0020126C" w:rsidRPr="001924BE" w:rsidRDefault="0020126C" w:rsidP="00CD1CFA">
      <w:pPr>
        <w:jc w:val="center"/>
        <w:rPr>
          <w:b/>
          <w:sz w:val="32"/>
        </w:rPr>
      </w:pPr>
      <w:r w:rsidRPr="001924BE">
        <w:rPr>
          <w:b/>
          <w:sz w:val="32"/>
        </w:rPr>
        <w:t>Администрация города Кирсанова</w:t>
      </w:r>
    </w:p>
    <w:p w:rsidR="0020126C" w:rsidRPr="001924BE" w:rsidRDefault="0020126C" w:rsidP="00CD1CFA">
      <w:pPr>
        <w:pStyle w:val="Heading1"/>
      </w:pPr>
      <w:r w:rsidRPr="001924BE">
        <w:t>Тамбовской области</w:t>
      </w:r>
    </w:p>
    <w:p w:rsidR="0020126C" w:rsidRPr="001924BE" w:rsidRDefault="0020126C" w:rsidP="00CD1CFA">
      <w:pPr>
        <w:jc w:val="center"/>
        <w:rPr>
          <w:b/>
          <w:sz w:val="32"/>
        </w:rPr>
      </w:pPr>
    </w:p>
    <w:p w:rsidR="0020126C" w:rsidRPr="001924BE" w:rsidRDefault="0020126C" w:rsidP="00CD1CFA">
      <w:pPr>
        <w:pStyle w:val="Heading2"/>
      </w:pPr>
      <w:r w:rsidRPr="001924BE">
        <w:t>ПОСТАНОВЛЕНИЕ</w:t>
      </w:r>
    </w:p>
    <w:p w:rsidR="0020126C" w:rsidRPr="001924BE" w:rsidRDefault="0020126C" w:rsidP="00CD1CFA">
      <w:pPr>
        <w:jc w:val="center"/>
        <w:rPr>
          <w:b/>
          <w:sz w:val="48"/>
        </w:rPr>
      </w:pPr>
    </w:p>
    <w:p w:rsidR="0020126C" w:rsidRDefault="0020126C" w:rsidP="00CD1CFA">
      <w:pPr>
        <w:tabs>
          <w:tab w:val="left" w:pos="7513"/>
          <w:tab w:val="left" w:pos="7938"/>
          <w:tab w:val="left" w:pos="8080"/>
          <w:tab w:val="left" w:pos="8789"/>
        </w:tabs>
        <w:rPr>
          <w:b/>
        </w:rPr>
      </w:pPr>
      <w:r>
        <w:rPr>
          <w:b/>
        </w:rPr>
        <w:t>«14» февраля</w:t>
      </w:r>
      <w:r w:rsidRPr="001924BE">
        <w:rPr>
          <w:b/>
        </w:rPr>
        <w:t xml:space="preserve"> </w:t>
      </w:r>
      <w:smartTag w:uri="urn:schemas-microsoft-com:office:smarttags" w:element="metricconverter">
        <w:smartTagPr>
          <w:attr w:name="ProductID" w:val="2022 г"/>
        </w:smartTagPr>
        <w:r w:rsidRPr="001924BE">
          <w:rPr>
            <w:b/>
          </w:rPr>
          <w:t>2022 г</w:t>
        </w:r>
      </w:smartTag>
      <w:r w:rsidRPr="001924BE">
        <w:rPr>
          <w:b/>
        </w:rPr>
        <w:t xml:space="preserve">.                        г. Кирсанов                                     № </w:t>
      </w:r>
      <w:r>
        <w:rPr>
          <w:b/>
        </w:rPr>
        <w:t>86</w:t>
      </w:r>
    </w:p>
    <w:p w:rsidR="0020126C" w:rsidRDefault="0020126C" w:rsidP="00CD1CFA">
      <w:pPr>
        <w:rPr>
          <w:b/>
        </w:rPr>
      </w:pPr>
    </w:p>
    <w:p w:rsidR="0020126C" w:rsidRPr="00DD4ADE" w:rsidRDefault="0020126C" w:rsidP="004F15A6">
      <w:pPr>
        <w:shd w:val="clear" w:color="auto" w:fill="FFFFFF"/>
        <w:rPr>
          <w:color w:val="000000"/>
          <w:szCs w:val="28"/>
        </w:rPr>
      </w:pPr>
      <w:r w:rsidRPr="00DD4ADE">
        <w:rPr>
          <w:color w:val="000000"/>
          <w:szCs w:val="28"/>
        </w:rPr>
        <w:t>О</w:t>
      </w:r>
      <w:r>
        <w:rPr>
          <w:color w:val="000000"/>
          <w:szCs w:val="28"/>
        </w:rPr>
        <w:t>б утверждении Комплексного плана по снижению аварийности с участием пассажирского транспорта на территории города Кирсанова Тамбовской области</w:t>
      </w:r>
      <w:r w:rsidRPr="00DD4ADE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на 2022 год</w:t>
      </w:r>
    </w:p>
    <w:p w:rsidR="0020126C" w:rsidRPr="00851DB0" w:rsidRDefault="0020126C" w:rsidP="0089416E">
      <w:pPr>
        <w:jc w:val="both"/>
      </w:pPr>
    </w:p>
    <w:p w:rsidR="0020126C" w:rsidRPr="00851DB0" w:rsidRDefault="0020126C" w:rsidP="006145BA">
      <w:pPr>
        <w:jc w:val="both"/>
      </w:pPr>
      <w:r w:rsidRPr="00851DB0">
        <w:tab/>
      </w:r>
      <w:r w:rsidRPr="00DD4ADE">
        <w:rPr>
          <w:color w:val="000000"/>
          <w:szCs w:val="28"/>
        </w:rPr>
        <w:t xml:space="preserve">В целях профилактики, снижения аварийности на территории </w:t>
      </w:r>
      <w:r>
        <w:rPr>
          <w:color w:val="000000"/>
          <w:szCs w:val="28"/>
        </w:rPr>
        <w:t>города</w:t>
      </w:r>
      <w:r w:rsidRPr="00DD4ADE">
        <w:rPr>
          <w:color w:val="000000"/>
          <w:szCs w:val="28"/>
        </w:rPr>
        <w:t xml:space="preserve"> и реализации комплекса мер по обеспечению безопасности дорожного движения, в соответствии с </w:t>
      </w:r>
      <w:r>
        <w:rPr>
          <w:color w:val="000000"/>
          <w:szCs w:val="28"/>
        </w:rPr>
        <w:t>поручением главы</w:t>
      </w:r>
      <w:r w:rsidRPr="00DD4ADE">
        <w:rPr>
          <w:color w:val="000000"/>
          <w:szCs w:val="28"/>
        </w:rPr>
        <w:t xml:space="preserve"> администрации</w:t>
      </w:r>
      <w:r>
        <w:rPr>
          <w:color w:val="000000"/>
          <w:szCs w:val="28"/>
        </w:rPr>
        <w:t xml:space="preserve"> Тамбовской области</w:t>
      </w:r>
      <w:r w:rsidRPr="00851DB0">
        <w:t>, администрация города постановляет:</w:t>
      </w:r>
    </w:p>
    <w:p w:rsidR="0020126C" w:rsidRDefault="0020126C" w:rsidP="006145BA">
      <w:pPr>
        <w:widowControl w:val="0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</w:p>
    <w:p w:rsidR="0020126C" w:rsidRPr="006145BA" w:rsidRDefault="0020126C" w:rsidP="006145BA">
      <w:pPr>
        <w:pStyle w:val="ListParagraph"/>
        <w:shd w:val="clear" w:color="auto" w:fill="FFFFFF"/>
        <w:tabs>
          <w:tab w:val="left" w:leader="underscore" w:pos="1138"/>
          <w:tab w:val="left" w:pos="2837"/>
          <w:tab w:val="left" w:pos="6768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5BA">
        <w:rPr>
          <w:rFonts w:ascii="Times New Roman" w:hAnsi="Times New Roman" w:cs="Times New Roman"/>
          <w:sz w:val="28"/>
          <w:szCs w:val="28"/>
        </w:rPr>
        <w:t xml:space="preserve">1. </w:t>
      </w:r>
      <w:r w:rsidRPr="006145BA">
        <w:rPr>
          <w:rFonts w:ascii="Times New Roman" w:hAnsi="Times New Roman" w:cs="Times New Roman"/>
          <w:color w:val="000000"/>
          <w:sz w:val="28"/>
          <w:szCs w:val="28"/>
        </w:rPr>
        <w:t>Утвердить Комплексный план по снижению аварийности с участием пассажирского транспорта на территории города Кирсанова Тамбовской области на 202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145BA">
        <w:rPr>
          <w:rFonts w:ascii="Times New Roman" w:hAnsi="Times New Roman" w:cs="Times New Roman"/>
          <w:color w:val="000000"/>
          <w:sz w:val="28"/>
          <w:szCs w:val="28"/>
        </w:rPr>
        <w:t xml:space="preserve"> год, согласно приложению.</w:t>
      </w:r>
    </w:p>
    <w:p w:rsidR="0020126C" w:rsidRDefault="0020126C" w:rsidP="006145BA">
      <w:pPr>
        <w:widowControl w:val="0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Pr="008D4600">
        <w:rPr>
          <w:szCs w:val="28"/>
        </w:rPr>
        <w:t>2.</w:t>
      </w:r>
      <w:r>
        <w:rPr>
          <w:szCs w:val="28"/>
        </w:rPr>
        <w:t xml:space="preserve"> Ответственным исполнителям, соисполнителям организовать предоставление отчетных материалов по исполнению мероприятий в установленные сроки.</w:t>
      </w:r>
    </w:p>
    <w:p w:rsidR="0020126C" w:rsidRDefault="0020126C" w:rsidP="006145BA">
      <w:pPr>
        <w:widowControl w:val="0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</w:p>
    <w:p w:rsidR="0020126C" w:rsidRDefault="0020126C" w:rsidP="006145BA">
      <w:pPr>
        <w:widowControl w:val="0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3. </w:t>
      </w:r>
      <w:r w:rsidRPr="008D4600">
        <w:rPr>
          <w:szCs w:val="28"/>
        </w:rPr>
        <w:t>Опубликовать настоящее постановление на официал</w:t>
      </w:r>
      <w:r>
        <w:rPr>
          <w:szCs w:val="28"/>
        </w:rPr>
        <w:t xml:space="preserve">ьном сайте администрации города, периодическом печатном издании «Кирсановский вестник» </w:t>
      </w:r>
      <w:r w:rsidRPr="008D4600">
        <w:rPr>
          <w:szCs w:val="28"/>
        </w:rPr>
        <w:t xml:space="preserve">и на сайте сетевого издания </w:t>
      </w:r>
      <w:r>
        <w:rPr>
          <w:szCs w:val="28"/>
        </w:rPr>
        <w:t xml:space="preserve">«Кирсанов.Онлайн» </w:t>
      </w:r>
      <w:r w:rsidRPr="008D4600">
        <w:rPr>
          <w:szCs w:val="28"/>
        </w:rPr>
        <w:t>(</w:t>
      </w:r>
      <w:hyperlink r:id="rId8" w:history="1">
        <w:r w:rsidRPr="002A1366">
          <w:rPr>
            <w:rStyle w:val="Hyperlink"/>
            <w:szCs w:val="28"/>
            <w:lang w:val="en-US" w:eastAsia="zh-CN" w:bidi="hi-IN"/>
          </w:rPr>
          <w:t>www</w:t>
        </w:r>
        <w:r w:rsidRPr="002A1366">
          <w:rPr>
            <w:rStyle w:val="Hyperlink"/>
            <w:szCs w:val="28"/>
            <w:lang w:eastAsia="zh-CN" w:bidi="hi-IN"/>
          </w:rPr>
          <w:t>.</w:t>
        </w:r>
        <w:r w:rsidRPr="002A1366">
          <w:rPr>
            <w:rStyle w:val="Hyperlink"/>
            <w:szCs w:val="28"/>
            <w:lang w:val="en-US" w:eastAsia="zh-CN" w:bidi="hi-IN"/>
          </w:rPr>
          <w:t>tvkirsanov</w:t>
        </w:r>
        <w:r w:rsidRPr="002A1366">
          <w:rPr>
            <w:rStyle w:val="Hyperlink"/>
            <w:szCs w:val="28"/>
            <w:lang w:eastAsia="zh-CN" w:bidi="hi-IN"/>
          </w:rPr>
          <w:t>.</w:t>
        </w:r>
        <w:r w:rsidRPr="002A1366">
          <w:rPr>
            <w:rStyle w:val="Hyperlink"/>
            <w:szCs w:val="28"/>
            <w:lang w:val="en-US" w:eastAsia="zh-CN" w:bidi="hi-IN"/>
          </w:rPr>
          <w:t>ru</w:t>
        </w:r>
      </w:hyperlink>
      <w:r>
        <w:rPr>
          <w:szCs w:val="28"/>
        </w:rPr>
        <w:t>).</w:t>
      </w:r>
    </w:p>
    <w:p w:rsidR="0020126C" w:rsidRDefault="0020126C" w:rsidP="006145BA">
      <w:pPr>
        <w:widowControl w:val="0"/>
        <w:tabs>
          <w:tab w:val="left" w:pos="0"/>
        </w:tabs>
        <w:jc w:val="both"/>
        <w:rPr>
          <w:szCs w:val="28"/>
        </w:rPr>
      </w:pPr>
    </w:p>
    <w:p w:rsidR="0020126C" w:rsidRPr="008F25A4" w:rsidRDefault="0020126C" w:rsidP="006145BA">
      <w:pPr>
        <w:widowControl w:val="0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>4</w:t>
      </w:r>
      <w:r w:rsidRPr="008D4600">
        <w:rPr>
          <w:szCs w:val="28"/>
        </w:rPr>
        <w:t>.</w:t>
      </w:r>
      <w:r>
        <w:rPr>
          <w:szCs w:val="28"/>
        </w:rPr>
        <w:t xml:space="preserve"> </w:t>
      </w:r>
      <w:r w:rsidRPr="008D4600">
        <w:rPr>
          <w:szCs w:val="28"/>
        </w:rPr>
        <w:t xml:space="preserve">Контроль за выполнением настоящего постановления </w:t>
      </w:r>
      <w:r>
        <w:rPr>
          <w:szCs w:val="28"/>
        </w:rPr>
        <w:t>возложить на заместителя главы администрации города Н.А. Евсюткину</w:t>
      </w:r>
      <w:r w:rsidRPr="008F25A4">
        <w:rPr>
          <w:szCs w:val="28"/>
        </w:rPr>
        <w:t>.</w:t>
      </w:r>
    </w:p>
    <w:p w:rsidR="0020126C" w:rsidRDefault="0020126C" w:rsidP="006145BA">
      <w:pPr>
        <w:jc w:val="both"/>
      </w:pPr>
    </w:p>
    <w:p w:rsidR="0020126C" w:rsidRPr="00851DB0" w:rsidRDefault="0020126C" w:rsidP="0089416E">
      <w:pPr>
        <w:jc w:val="both"/>
      </w:pPr>
    </w:p>
    <w:p w:rsidR="0020126C" w:rsidRPr="00851DB0" w:rsidRDefault="0020126C" w:rsidP="0089416E"/>
    <w:p w:rsidR="0020126C" w:rsidRDefault="0020126C" w:rsidP="00546C4E">
      <w:r>
        <w:t>Глава города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D1CFA">
        <w:t xml:space="preserve">         </w:t>
      </w:r>
      <w:r>
        <w:t>С.А. Павлов</w:t>
      </w:r>
      <w:bookmarkStart w:id="0" w:name="_GoBack"/>
      <w:bookmarkEnd w:id="0"/>
    </w:p>
    <w:p w:rsidR="0020126C" w:rsidRDefault="0020126C" w:rsidP="00546C4E"/>
    <w:p w:rsidR="0020126C" w:rsidRDefault="0020126C" w:rsidP="00546C4E">
      <w:pPr>
        <w:sectPr w:rsidR="0020126C" w:rsidSect="00A8015E">
          <w:headerReference w:type="default" r:id="rId9"/>
          <w:headerReference w:type="first" r:id="rId10"/>
          <w:pgSz w:w="11906" w:h="16838"/>
          <w:pgMar w:top="1134" w:right="850" w:bottom="1134" w:left="1701" w:header="720" w:footer="720" w:gutter="0"/>
          <w:cols w:space="720"/>
          <w:titlePg/>
          <w:docGrid w:linePitch="381"/>
        </w:sectPr>
      </w:pPr>
    </w:p>
    <w:p w:rsidR="0020126C" w:rsidRPr="00851DB0" w:rsidRDefault="0020126C" w:rsidP="00E40C75">
      <w:pPr>
        <w:ind w:left="9356"/>
      </w:pPr>
      <w:r>
        <w:t xml:space="preserve">                      </w:t>
      </w:r>
      <w:r w:rsidRPr="00851DB0">
        <w:t xml:space="preserve">ПРИЛОЖЕНИЕ  </w:t>
      </w:r>
    </w:p>
    <w:p w:rsidR="0020126C" w:rsidRPr="00851DB0" w:rsidRDefault="0020126C" w:rsidP="00E40C75">
      <w:pPr>
        <w:ind w:left="9356"/>
      </w:pPr>
      <w:r w:rsidRPr="00851DB0">
        <w:t xml:space="preserve"> к пос</w:t>
      </w:r>
      <w:r>
        <w:t>тановлению администрации города</w:t>
      </w:r>
      <w:r w:rsidRPr="00851DB0">
        <w:t xml:space="preserve"> </w:t>
      </w:r>
    </w:p>
    <w:p w:rsidR="0020126C" w:rsidRPr="00851DB0" w:rsidRDefault="0020126C" w:rsidP="00E40C75">
      <w:pPr>
        <w:ind w:left="9356"/>
      </w:pPr>
      <w:r>
        <w:t xml:space="preserve">  от </w:t>
      </w:r>
      <w:r w:rsidRPr="00851DB0">
        <w:t xml:space="preserve"> </w:t>
      </w:r>
      <w:r>
        <w:t>«</w:t>
      </w:r>
      <w:r w:rsidRPr="00A051A9">
        <w:rPr>
          <w:u w:val="single"/>
        </w:rPr>
        <w:t xml:space="preserve"> </w:t>
      </w:r>
      <w:r>
        <w:rPr>
          <w:u w:val="single"/>
        </w:rPr>
        <w:t xml:space="preserve">    </w:t>
      </w:r>
      <w:r w:rsidRPr="00A051A9">
        <w:rPr>
          <w:u w:val="single"/>
        </w:rPr>
        <w:t xml:space="preserve"> </w:t>
      </w:r>
      <w:r w:rsidRPr="00851DB0">
        <w:t xml:space="preserve">» </w:t>
      </w:r>
      <w:r>
        <w:t xml:space="preserve"> </w:t>
      </w:r>
      <w:r w:rsidRPr="00A051A9">
        <w:rPr>
          <w:u w:val="single"/>
        </w:rPr>
        <w:t xml:space="preserve"> </w:t>
      </w:r>
      <w:r>
        <w:rPr>
          <w:u w:val="single"/>
        </w:rPr>
        <w:t xml:space="preserve">                     </w:t>
      </w:r>
      <w:r w:rsidRPr="00A649A7">
        <w:t xml:space="preserve">  </w:t>
      </w:r>
      <w:smartTag w:uri="urn:schemas-microsoft-com:office:smarttags" w:element="metricconverter">
        <w:smartTagPr>
          <w:attr w:name="ProductID" w:val="8 м"/>
        </w:smartTagPr>
        <w:r w:rsidRPr="00851DB0">
          <w:t>20</w:t>
        </w:r>
        <w:r>
          <w:t>22</w:t>
        </w:r>
        <w:r w:rsidRPr="00851DB0">
          <w:t xml:space="preserve"> г</w:t>
        </w:r>
      </w:smartTag>
      <w:r w:rsidRPr="00851DB0">
        <w:t xml:space="preserve">. № </w:t>
      </w:r>
      <w:r>
        <w:t>_____</w:t>
      </w:r>
    </w:p>
    <w:p w:rsidR="0020126C" w:rsidRDefault="0020126C" w:rsidP="00F01677">
      <w:pPr>
        <w:pStyle w:val="Default"/>
        <w:rPr>
          <w:bCs/>
          <w:color w:val="auto"/>
        </w:rPr>
      </w:pPr>
    </w:p>
    <w:p w:rsidR="0020126C" w:rsidRDefault="0020126C" w:rsidP="00F01677">
      <w:pPr>
        <w:pStyle w:val="Default"/>
        <w:jc w:val="center"/>
        <w:rPr>
          <w:b/>
          <w:bCs/>
          <w:color w:val="auto"/>
        </w:rPr>
      </w:pPr>
    </w:p>
    <w:p w:rsidR="0020126C" w:rsidRPr="00EF2A9F" w:rsidRDefault="0020126C" w:rsidP="00F01677">
      <w:pPr>
        <w:pStyle w:val="Default"/>
        <w:jc w:val="center"/>
        <w:rPr>
          <w:b/>
          <w:bCs/>
          <w:color w:val="auto"/>
        </w:rPr>
      </w:pPr>
      <w:r w:rsidRPr="00EF2A9F">
        <w:rPr>
          <w:b/>
          <w:bCs/>
          <w:color w:val="auto"/>
        </w:rPr>
        <w:t xml:space="preserve">КОМПЛЕКСНЫЙ ПЛАН </w:t>
      </w:r>
    </w:p>
    <w:p w:rsidR="0020126C" w:rsidRPr="00EF2A9F" w:rsidRDefault="0020126C" w:rsidP="00F01677">
      <w:pPr>
        <w:pStyle w:val="Default"/>
        <w:jc w:val="center"/>
        <w:rPr>
          <w:b/>
          <w:bCs/>
          <w:color w:val="auto"/>
        </w:rPr>
      </w:pPr>
      <w:r w:rsidRPr="00EF2A9F">
        <w:rPr>
          <w:b/>
          <w:bCs/>
          <w:color w:val="auto"/>
        </w:rPr>
        <w:t xml:space="preserve">по снижению аварийности с участием пассажирского транспорта на территории </w:t>
      </w:r>
      <w:r>
        <w:rPr>
          <w:b/>
          <w:bCs/>
          <w:color w:val="auto"/>
        </w:rPr>
        <w:t>города Кирсанова</w:t>
      </w:r>
      <w:r w:rsidRPr="00EF2A9F">
        <w:rPr>
          <w:b/>
          <w:bCs/>
          <w:color w:val="auto"/>
        </w:rPr>
        <w:t xml:space="preserve"> Тамбовской области</w:t>
      </w:r>
    </w:p>
    <w:p w:rsidR="0020126C" w:rsidRPr="00086246" w:rsidRDefault="0020126C" w:rsidP="00F01677">
      <w:pPr>
        <w:pStyle w:val="Default"/>
        <w:jc w:val="center"/>
        <w:rPr>
          <w:b/>
          <w:color w:val="auto"/>
        </w:rPr>
      </w:pPr>
      <w:r w:rsidRPr="00086246">
        <w:rPr>
          <w:b/>
          <w:bCs/>
          <w:color w:val="auto"/>
        </w:rPr>
        <w:t xml:space="preserve">на </w:t>
      </w:r>
      <w:r>
        <w:rPr>
          <w:b/>
          <w:bCs/>
          <w:color w:val="auto"/>
        </w:rPr>
        <w:t xml:space="preserve">2022 </w:t>
      </w:r>
      <w:r w:rsidRPr="00086246">
        <w:rPr>
          <w:b/>
          <w:bCs/>
          <w:color w:val="auto"/>
        </w:rPr>
        <w:t>год</w:t>
      </w:r>
    </w:p>
    <w:p w:rsidR="0020126C" w:rsidRPr="00DD0064" w:rsidRDefault="0020126C" w:rsidP="00F01677">
      <w:pPr>
        <w:pStyle w:val="Default"/>
        <w:rPr>
          <w:color w:val="auto"/>
        </w:rPr>
      </w:pPr>
    </w:p>
    <w:tbl>
      <w:tblPr>
        <w:tblW w:w="5012" w:type="pct"/>
        <w:tblLayout w:type="fixed"/>
        <w:tblCellMar>
          <w:left w:w="10" w:type="dxa"/>
          <w:right w:w="10" w:type="dxa"/>
        </w:tblCellMar>
        <w:tblLook w:val="0000"/>
      </w:tblPr>
      <w:tblGrid>
        <w:gridCol w:w="1248"/>
        <w:gridCol w:w="7267"/>
        <w:gridCol w:w="21"/>
        <w:gridCol w:w="1511"/>
        <w:gridCol w:w="4676"/>
      </w:tblGrid>
      <w:tr w:rsidR="0020126C" w:rsidRPr="00DD0064" w:rsidTr="00050D13">
        <w:trPr>
          <w:trHeight w:val="630"/>
          <w:tblHeader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6C" w:rsidRPr="00EC210A" w:rsidRDefault="0020126C" w:rsidP="00050D13">
            <w:pPr>
              <w:jc w:val="center"/>
              <w:rPr>
                <w:b/>
                <w:sz w:val="24"/>
                <w:szCs w:val="24"/>
              </w:rPr>
            </w:pPr>
            <w:r w:rsidRPr="00EC210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Pr="00EC210A" w:rsidRDefault="0020126C" w:rsidP="00050D13">
            <w:pPr>
              <w:jc w:val="center"/>
              <w:rPr>
                <w:b/>
                <w:sz w:val="24"/>
                <w:szCs w:val="24"/>
              </w:rPr>
            </w:pPr>
            <w:r w:rsidRPr="00EC210A"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Pr="00EC210A" w:rsidRDefault="0020126C" w:rsidP="00050D13">
            <w:pPr>
              <w:ind w:left="-107" w:right="-110"/>
              <w:jc w:val="center"/>
              <w:rPr>
                <w:b/>
                <w:sz w:val="24"/>
                <w:szCs w:val="24"/>
              </w:rPr>
            </w:pPr>
            <w:r w:rsidRPr="00EC210A">
              <w:rPr>
                <w:b/>
                <w:sz w:val="24"/>
                <w:szCs w:val="24"/>
              </w:rPr>
              <w:t xml:space="preserve">Срок </w:t>
            </w:r>
          </w:p>
          <w:p w:rsidR="0020126C" w:rsidRPr="00DD0064" w:rsidRDefault="0020126C" w:rsidP="00050D13">
            <w:pPr>
              <w:ind w:left="-107" w:right="-110"/>
              <w:jc w:val="center"/>
              <w:rPr>
                <w:sz w:val="24"/>
                <w:szCs w:val="24"/>
              </w:rPr>
            </w:pPr>
            <w:r w:rsidRPr="00EC210A">
              <w:rPr>
                <w:b/>
                <w:sz w:val="24"/>
                <w:szCs w:val="24"/>
              </w:rPr>
              <w:t>реализации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Pr="00EC210A" w:rsidRDefault="0020126C" w:rsidP="00050D13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EC210A">
              <w:rPr>
                <w:b/>
                <w:sz w:val="24"/>
                <w:szCs w:val="24"/>
              </w:rPr>
              <w:t>Ответственный исполнитель, соисполнители</w:t>
            </w:r>
          </w:p>
        </w:tc>
      </w:tr>
      <w:tr w:rsidR="0020126C" w:rsidRPr="00DD0064" w:rsidTr="00050D13">
        <w:trPr>
          <w:trHeight w:val="899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6C" w:rsidRDefault="0020126C" w:rsidP="00050D13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  <w:p w:rsidR="0020126C" w:rsidRPr="00AD32E6" w:rsidRDefault="0020126C" w:rsidP="00050D13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AD32E6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D32E6">
              <w:rPr>
                <w:b/>
                <w:sz w:val="24"/>
                <w:szCs w:val="24"/>
              </w:rPr>
              <w:t xml:space="preserve">Мероприятия </w:t>
            </w:r>
            <w:r>
              <w:rPr>
                <w:b/>
                <w:sz w:val="24"/>
                <w:szCs w:val="24"/>
              </w:rPr>
              <w:t>по совершенствованию маршрутной сети и организации дорожного движения по маршрутам регулярных перевозок</w:t>
            </w:r>
          </w:p>
        </w:tc>
      </w:tr>
      <w:tr w:rsidR="0020126C" w:rsidRPr="00DD0064" w:rsidTr="004F15A6">
        <w:trPr>
          <w:trHeight w:val="2119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Pr="00DD0064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00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Pr="004C29AB" w:rsidRDefault="0020126C" w:rsidP="00050D13">
            <w:pPr>
              <w:ind w:left="1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Проведение анализа:</w:t>
            </w:r>
          </w:p>
          <w:p w:rsidR="0020126C" w:rsidRPr="004C29AB" w:rsidRDefault="0020126C" w:rsidP="00050D13">
            <w:pPr>
              <w:ind w:left="1" w:firstLine="457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соответствия улично-дорожной сети, по которой распределены маршруты регулярных перевозок, безопасным условиям осуществления регулярных перевозок;</w:t>
            </w:r>
          </w:p>
          <w:p w:rsidR="0020126C" w:rsidRPr="004C29AB" w:rsidRDefault="0020126C" w:rsidP="00050D13">
            <w:pPr>
              <w:ind w:left="1" w:firstLine="457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трасс маршрутов, количества и классов автобусов, применяемых на маршрутах регулярных перевозок, на предмет соответствия условий перевозок потребностям жителей населенных пунктов</w:t>
            </w:r>
          </w:p>
        </w:tc>
        <w:tc>
          <w:tcPr>
            <w:tcW w:w="5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Default="0020126C" w:rsidP="004F15A6">
            <w:pPr>
              <w:ind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28.02.2022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ЖКХ и благоустройства администрации города; 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20126C" w:rsidRPr="00DD0064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</w:t>
            </w:r>
          </w:p>
        </w:tc>
      </w:tr>
      <w:tr w:rsidR="0020126C" w:rsidRPr="00DD0064" w:rsidTr="004F15A6">
        <w:trPr>
          <w:trHeight w:val="347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Pr="00DD0064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2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Pr="004C29AB" w:rsidRDefault="0020126C" w:rsidP="00050D13">
            <w:pPr>
              <w:ind w:left="1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Разработка комплекса предложений:</w:t>
            </w:r>
          </w:p>
          <w:p w:rsidR="0020126C" w:rsidRPr="004C29AB" w:rsidRDefault="0020126C" w:rsidP="00050D13">
            <w:pPr>
              <w:ind w:left="1" w:firstLine="457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 xml:space="preserve">по совершенствованию организации дорожного движения по пути следования маршрутов регулярных перевозок, в том числе за счет минимизации/исключения: небезопасных маневров, нерегулируемых пересечений транспортных и пешеходных потоков, исключения или переноса остановочных пунктов;   </w:t>
            </w:r>
          </w:p>
          <w:p w:rsidR="0020126C" w:rsidRPr="004C29AB" w:rsidRDefault="0020126C" w:rsidP="00050D13">
            <w:pPr>
              <w:ind w:left="1" w:firstLine="457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по модернизации действующей маршрутной сети на основе анализа реальной потребности населения в пассажирских перевозках, в том числе за счет увеличения/уменьшения количества подвижного состава, применяемого по маршрутам регулярных перевозок</w:t>
            </w:r>
          </w:p>
        </w:tc>
        <w:tc>
          <w:tcPr>
            <w:tcW w:w="5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Pr="00DD0064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28.02.2022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экономического развития, труда, предпринимательства и муниципального заказа администрации города; 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ЖКХ и благоустройства администрации города; 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20126C" w:rsidRPr="00DD0064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</w:t>
            </w:r>
          </w:p>
        </w:tc>
      </w:tr>
      <w:tr w:rsidR="0020126C" w:rsidRPr="00DD0064" w:rsidTr="004F15A6">
        <w:trPr>
          <w:trHeight w:val="1558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Pr="00DD0064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2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Pr="004C29AB" w:rsidRDefault="0020126C" w:rsidP="00050D13">
            <w:pPr>
              <w:ind w:left="1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 xml:space="preserve">Мониторинг соответствия оборудования остановочных пунктов по маршрутам регулярных перевозок требованиям, установленным законодательством Российской Федерации. </w:t>
            </w:r>
          </w:p>
          <w:p w:rsidR="0020126C" w:rsidRPr="004C29AB" w:rsidRDefault="0020126C" w:rsidP="00050D13">
            <w:pPr>
              <w:ind w:left="1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Принятие мер по устранению выявленных недостатков</w:t>
            </w:r>
          </w:p>
        </w:tc>
        <w:tc>
          <w:tcPr>
            <w:tcW w:w="5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01.04.2022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ЖКХ и благоустройства администрации города; 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20126C" w:rsidRPr="00DD0064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</w:t>
            </w:r>
          </w:p>
        </w:tc>
      </w:tr>
      <w:tr w:rsidR="0020126C" w:rsidRPr="00DD0064" w:rsidTr="004F15A6">
        <w:trPr>
          <w:trHeight w:val="992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Pr="00DD0064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00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Pr="00DD0064" w:rsidRDefault="0020126C" w:rsidP="00050D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9AB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обустройству улично-дорожной сети по маршрутам следования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пассажирского транспорта техническими средствами организации дорожного движения,</w:t>
            </w:r>
            <w:r w:rsidRPr="00DD0064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необходимыми для снижения рисков возникновения ДТП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участием пассажирского транспорта и пешеходов</w:t>
            </w:r>
          </w:p>
        </w:tc>
        <w:tc>
          <w:tcPr>
            <w:tcW w:w="5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Pr="00DD0064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01.05.2022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ЖКХ и благоустройства администрации города; 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</w:t>
            </w:r>
          </w:p>
          <w:p w:rsidR="0020126C" w:rsidRPr="00DD0064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</w:p>
        </w:tc>
      </w:tr>
      <w:tr w:rsidR="0020126C" w:rsidRPr="00DD0064" w:rsidTr="00050D13">
        <w:trPr>
          <w:trHeight w:val="108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6C" w:rsidRDefault="0020126C" w:rsidP="00050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0126C" w:rsidRPr="00AD32E6" w:rsidRDefault="0020126C" w:rsidP="00050D1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2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2. </w:t>
            </w:r>
            <w:r w:rsidRPr="00AD3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совершенствованию правовых актов в сфере организации регулярных пассажирских перевозок и </w:t>
            </w:r>
            <w:r w:rsidRPr="00C72BB3">
              <w:rPr>
                <w:rFonts w:ascii="Times New Roman" w:hAnsi="Times New Roman" w:cs="Times New Roman"/>
                <w:b/>
                <w:sz w:val="24"/>
                <w:szCs w:val="24"/>
              </w:rPr>
              <w:t>развития транспортной инфраструктуры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0126C" w:rsidRPr="00DD0064" w:rsidTr="004F15A6">
        <w:trPr>
          <w:trHeight w:val="2674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Pr="00DD0064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Pr="008C0BFC" w:rsidRDefault="0020126C" w:rsidP="00050D13">
            <w:pPr>
              <w:autoSpaceDE w:val="0"/>
              <w:adjustRightInd w:val="0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Мониторинг</w:t>
            </w:r>
            <w:r>
              <w:rPr>
                <w:sz w:val="24"/>
                <w:szCs w:val="24"/>
              </w:rPr>
              <w:t xml:space="preserve"> соответствия </w:t>
            </w:r>
            <w:r w:rsidRPr="008C0BFC">
              <w:rPr>
                <w:sz w:val="24"/>
                <w:szCs w:val="24"/>
              </w:rPr>
              <w:t>муниципальных правовых актов, положениям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  <w:r>
              <w:rPr>
                <w:sz w:val="24"/>
                <w:szCs w:val="24"/>
              </w:rPr>
              <w:t xml:space="preserve"> (в редакции от 29.12.2017) (далее – Закон №220-ФЗ), по результатам которого организовать приведение </w:t>
            </w:r>
            <w:r w:rsidRPr="008C0BFC">
              <w:rPr>
                <w:sz w:val="24"/>
                <w:szCs w:val="24"/>
              </w:rPr>
              <w:t>муниципальных правовых актов</w:t>
            </w:r>
            <w:r>
              <w:rPr>
                <w:sz w:val="24"/>
                <w:szCs w:val="24"/>
              </w:rPr>
              <w:t xml:space="preserve"> в соответствие Закону № 220-ФЗ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Pr="0008569A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 w:rsidRPr="0008569A">
              <w:rPr>
                <w:sz w:val="24"/>
                <w:szCs w:val="24"/>
              </w:rPr>
              <w:t>01.05.2022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экономического развития, труда, предпринимательства и муниципального заказа администрации города; </w:t>
            </w:r>
          </w:p>
          <w:p w:rsidR="0020126C" w:rsidRPr="00DD0064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организационно-контрольной и кадровой работы администрации города</w:t>
            </w:r>
          </w:p>
        </w:tc>
      </w:tr>
      <w:tr w:rsidR="0020126C" w:rsidRPr="00DD0064" w:rsidTr="004F15A6">
        <w:trPr>
          <w:trHeight w:val="4110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Pr="00731CD3" w:rsidRDefault="0020126C" w:rsidP="00050D13">
            <w:pPr>
              <w:autoSpaceDE w:val="0"/>
              <w:adjustRightInd w:val="0"/>
              <w:jc w:val="both"/>
              <w:rPr>
                <w:sz w:val="24"/>
                <w:szCs w:val="24"/>
              </w:rPr>
            </w:pPr>
            <w:r w:rsidRPr="00731CD3">
              <w:rPr>
                <w:sz w:val="24"/>
                <w:szCs w:val="24"/>
              </w:rPr>
              <w:t>Включение в документацию на проведение конкурсных отборов АТП для работы по маршрутам регулярных перевозок по регулируемым/нерегулируемым тарифам следующих положений:</w:t>
            </w:r>
          </w:p>
          <w:p w:rsidR="0020126C" w:rsidRPr="00731CD3" w:rsidRDefault="0020126C" w:rsidP="00050D13">
            <w:pPr>
              <w:autoSpaceDE w:val="0"/>
              <w:adjustRightInd w:val="0"/>
              <w:ind w:firstLine="458"/>
              <w:jc w:val="both"/>
              <w:rPr>
                <w:sz w:val="24"/>
                <w:szCs w:val="24"/>
              </w:rPr>
            </w:pPr>
            <w:r w:rsidRPr="00731CD3">
              <w:rPr>
                <w:sz w:val="24"/>
                <w:szCs w:val="24"/>
              </w:rPr>
              <w:t>регулярное предоставление заказчику перевозок анализа причин и условий, способствовавших возникновению ДТП;</w:t>
            </w:r>
          </w:p>
          <w:p w:rsidR="0020126C" w:rsidRPr="00731CD3" w:rsidRDefault="0020126C" w:rsidP="00050D13">
            <w:pPr>
              <w:autoSpaceDE w:val="0"/>
              <w:adjustRightInd w:val="0"/>
              <w:ind w:firstLine="458"/>
              <w:jc w:val="both"/>
              <w:rPr>
                <w:sz w:val="24"/>
                <w:szCs w:val="24"/>
              </w:rPr>
            </w:pPr>
            <w:r w:rsidRPr="00731CD3">
              <w:rPr>
                <w:sz w:val="24"/>
                <w:szCs w:val="24"/>
              </w:rPr>
              <w:t>оснащение салона транспортных средств, предлагаемых</w:t>
            </w:r>
            <w:r>
              <w:rPr>
                <w:sz w:val="24"/>
                <w:szCs w:val="24"/>
              </w:rPr>
              <w:t xml:space="preserve"> для </w:t>
            </w:r>
            <w:r w:rsidRPr="00731CD3">
              <w:rPr>
                <w:sz w:val="24"/>
                <w:szCs w:val="24"/>
              </w:rPr>
              <w:t>осуществления перевозок, системами видеоконтроля салонов автобусов и дорожной обст</w:t>
            </w:r>
            <w:r>
              <w:rPr>
                <w:sz w:val="24"/>
                <w:szCs w:val="24"/>
              </w:rPr>
              <w:t xml:space="preserve">ановки (видеорегистраторами) и </w:t>
            </w:r>
            <w:r w:rsidRPr="00731CD3">
              <w:rPr>
                <w:sz w:val="24"/>
                <w:szCs w:val="24"/>
              </w:rPr>
              <w:t>постоянное использование их «на линии»;</w:t>
            </w:r>
          </w:p>
          <w:p w:rsidR="0020126C" w:rsidRPr="00731CD3" w:rsidRDefault="0020126C" w:rsidP="00050D13">
            <w:pPr>
              <w:autoSpaceDE w:val="0"/>
              <w:adjustRightInd w:val="0"/>
              <w:ind w:firstLine="458"/>
              <w:jc w:val="both"/>
              <w:rPr>
                <w:sz w:val="24"/>
                <w:szCs w:val="24"/>
              </w:rPr>
            </w:pPr>
            <w:r w:rsidRPr="00731CD3">
              <w:rPr>
                <w:sz w:val="24"/>
                <w:szCs w:val="24"/>
              </w:rPr>
              <w:t xml:space="preserve">размещение на бортах и в салоне транспортных средств, </w:t>
            </w:r>
            <w:r>
              <w:rPr>
                <w:sz w:val="24"/>
                <w:szCs w:val="24"/>
              </w:rPr>
              <w:t xml:space="preserve">предлагаемых для </w:t>
            </w:r>
            <w:r w:rsidRPr="00731CD3">
              <w:rPr>
                <w:sz w:val="24"/>
                <w:szCs w:val="24"/>
              </w:rPr>
              <w:t>осуществления перевозок, актуального номера телефона «горячей линии»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89202361111</w:t>
            </w:r>
            <w:r w:rsidRPr="00731CD3">
              <w:rPr>
                <w:sz w:val="24"/>
                <w:szCs w:val="24"/>
              </w:rPr>
              <w:t xml:space="preserve">, созданной ГИБДД, для сбора от участников дорожного движения информации о нарушениях водителями транспортных средств, осуществляющих перевозку пассажиров Правил дорожного движения Российской Федерации 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01.05.2022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экономического развития, труда, предпринимательства и муниципального заказа администрации города; </w:t>
            </w:r>
          </w:p>
          <w:p w:rsidR="0020126C" w:rsidRPr="00DD0064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ГИБДД МОМВД России «Кирсановский» (по согласованию)</w:t>
            </w:r>
          </w:p>
        </w:tc>
      </w:tr>
      <w:tr w:rsidR="0020126C" w:rsidRPr="00DD0064" w:rsidTr="004F15A6">
        <w:trPr>
          <w:trHeight w:val="2859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Pr="00982190" w:rsidRDefault="0020126C" w:rsidP="00050D13">
            <w:pPr>
              <w:autoSpaceDE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Р</w:t>
            </w:r>
            <w:r w:rsidRPr="00731CD3">
              <w:rPr>
                <w:sz w:val="24"/>
                <w:szCs w:val="24"/>
              </w:rPr>
              <w:t xml:space="preserve">азработка предложений по созданию условий для добросовестной конкуренции перевозчиков по муниципальным маршрутам регулярных перевозок и межмуниципальным маршрутам регулярных перевозок в пригородном сообщении, соединяющим поселения, расположенные в границах </w:t>
            </w:r>
            <w:r>
              <w:rPr>
                <w:sz w:val="24"/>
                <w:szCs w:val="24"/>
              </w:rPr>
              <w:t>города</w:t>
            </w:r>
            <w:r w:rsidRPr="00731CD3">
              <w:rPr>
                <w:sz w:val="24"/>
                <w:szCs w:val="24"/>
              </w:rPr>
              <w:t xml:space="preserve">, с территорией соответствующего городского округа, и по  взаимосвязанному реформированию действующих систем транспортного обслуживания населения городов и </w:t>
            </w:r>
            <w:r>
              <w:rPr>
                <w:sz w:val="24"/>
                <w:szCs w:val="24"/>
              </w:rPr>
              <w:t xml:space="preserve">граничащих с ними </w:t>
            </w:r>
            <w:r w:rsidRPr="00731CD3">
              <w:rPr>
                <w:sz w:val="24"/>
                <w:szCs w:val="24"/>
              </w:rPr>
              <w:t>муниципальных районов, с учетом сложившейся потребности в перевозках</w:t>
            </w:r>
            <w:r>
              <w:rPr>
                <w:sz w:val="24"/>
                <w:szCs w:val="24"/>
              </w:rPr>
              <w:t xml:space="preserve"> (город Кирсанов</w:t>
            </w:r>
            <w:r w:rsidRPr="00731CD3">
              <w:rPr>
                <w:sz w:val="24"/>
                <w:szCs w:val="24"/>
              </w:rPr>
              <w:t>)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01.05.2022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</w:t>
            </w:r>
          </w:p>
          <w:p w:rsidR="0020126C" w:rsidRPr="00DD0064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</w:p>
        </w:tc>
      </w:tr>
      <w:tr w:rsidR="0020126C" w:rsidRPr="00DD0064" w:rsidTr="004F15A6">
        <w:trPr>
          <w:trHeight w:val="1337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Pr="00DD0064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Pr="00731CD3" w:rsidRDefault="0020126C" w:rsidP="00050D13">
            <w:pPr>
              <w:autoSpaceDE w:val="0"/>
              <w:adjustRightInd w:val="0"/>
              <w:jc w:val="both"/>
              <w:rPr>
                <w:sz w:val="24"/>
                <w:szCs w:val="24"/>
              </w:rPr>
            </w:pPr>
            <w:r w:rsidRPr="00731CD3">
              <w:rPr>
                <w:sz w:val="24"/>
                <w:szCs w:val="24"/>
              </w:rPr>
              <w:t xml:space="preserve">Поддержание в актуальном состоянии программ комплексного развития транспортной инфраструктуры </w:t>
            </w:r>
            <w:r>
              <w:rPr>
                <w:sz w:val="24"/>
                <w:szCs w:val="24"/>
              </w:rPr>
              <w:t>города Кирсанова</w:t>
            </w:r>
            <w:r w:rsidRPr="00731CD3">
              <w:rPr>
                <w:sz w:val="24"/>
                <w:szCs w:val="24"/>
              </w:rPr>
              <w:t>, предусмотренных постановлением Правительства Российской Федерации от 25.12.2015 №1440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Default="0020126C" w:rsidP="004F15A6">
            <w:pPr>
              <w:ind w:right="-110"/>
              <w:jc w:val="center"/>
              <w:rPr>
                <w:sz w:val="24"/>
                <w:szCs w:val="24"/>
              </w:rPr>
            </w:pPr>
            <w:r w:rsidRPr="00DD0064">
              <w:rPr>
                <w:sz w:val="24"/>
                <w:szCs w:val="24"/>
              </w:rPr>
              <w:t>в течение</w:t>
            </w:r>
          </w:p>
          <w:p w:rsidR="0020126C" w:rsidRPr="00DD0064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8 м"/>
              </w:smartTagPr>
              <w:r w:rsidRPr="00DD0064">
                <w:rPr>
                  <w:sz w:val="24"/>
                  <w:szCs w:val="24"/>
                </w:rPr>
                <w:t>202</w:t>
              </w:r>
              <w:r>
                <w:rPr>
                  <w:sz w:val="24"/>
                  <w:szCs w:val="24"/>
                </w:rPr>
                <w:t>2</w:t>
              </w:r>
              <w:r w:rsidRPr="00DD0064">
                <w:rPr>
                  <w:sz w:val="24"/>
                  <w:szCs w:val="24"/>
                </w:rPr>
                <w:t xml:space="preserve"> г</w:t>
              </w:r>
            </w:smartTag>
            <w:r>
              <w:rPr>
                <w:sz w:val="24"/>
                <w:szCs w:val="24"/>
              </w:rPr>
              <w:t>.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ЖКХ и благоустройства администрации города; </w:t>
            </w:r>
          </w:p>
          <w:p w:rsidR="0020126C" w:rsidRPr="00DD0064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</w:t>
            </w:r>
          </w:p>
        </w:tc>
      </w:tr>
      <w:tr w:rsidR="0020126C" w:rsidRPr="00DD0064" w:rsidTr="00050D13">
        <w:trPr>
          <w:trHeight w:val="814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6C" w:rsidRDefault="0020126C" w:rsidP="00050D13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  <w:p w:rsidR="0020126C" w:rsidRPr="00DD0064" w:rsidRDefault="0020126C" w:rsidP="00050D13">
            <w:pPr>
              <w:ind w:right="-1"/>
              <w:jc w:val="center"/>
              <w:rPr>
                <w:sz w:val="24"/>
                <w:szCs w:val="24"/>
              </w:rPr>
            </w:pPr>
            <w:r w:rsidRPr="00AD32E6">
              <w:rPr>
                <w:b/>
                <w:sz w:val="24"/>
                <w:szCs w:val="24"/>
              </w:rPr>
              <w:t xml:space="preserve">3. </w:t>
            </w:r>
            <w:r>
              <w:rPr>
                <w:b/>
                <w:sz w:val="24"/>
                <w:szCs w:val="24"/>
              </w:rPr>
              <w:t>Мероприятия по контролю деятельности автотранспортных предприятий, обслуживающих маршруты регулярных перевозок</w:t>
            </w:r>
          </w:p>
        </w:tc>
      </w:tr>
      <w:tr w:rsidR="0020126C" w:rsidRPr="00DD0064" w:rsidTr="004F15A6">
        <w:trPr>
          <w:trHeight w:val="2192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Pr="00DD0064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064">
              <w:rPr>
                <w:rFonts w:ascii="Times New Roman" w:hAnsi="Times New Roman" w:cs="Times New Roman"/>
                <w:sz w:val="24"/>
                <w:szCs w:val="24"/>
              </w:rPr>
              <w:t>Созда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DD00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(возобновление деятельности) </w:t>
            </w:r>
            <w:r w:rsidRPr="00DD0064">
              <w:rPr>
                <w:rFonts w:ascii="Times New Roman" w:hAnsi="Times New Roman" w:cs="Times New Roman"/>
                <w:sz w:val="24"/>
                <w:szCs w:val="24"/>
              </w:rPr>
              <w:t>постоянно действующ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DD0064">
              <w:rPr>
                <w:rFonts w:ascii="Times New Roman" w:hAnsi="Times New Roman" w:cs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D0064">
              <w:rPr>
                <w:rFonts w:ascii="Times New Roman" w:hAnsi="Times New Roman" w:cs="Times New Roman"/>
                <w:sz w:val="24"/>
                <w:szCs w:val="24"/>
              </w:rPr>
              <w:t xml:space="preserve"> по контролю за осуществлением пассажирских перевозок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маршрутам регулярных перевозок в городе Кирсанове. </w:t>
            </w:r>
          </w:p>
          <w:p w:rsidR="0020126C" w:rsidRDefault="0020126C" w:rsidP="00050D13">
            <w:pPr>
              <w:pStyle w:val="ConsPlusNormal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Обеспечить:</w:t>
            </w:r>
          </w:p>
          <w:p w:rsidR="0020126C" w:rsidRDefault="0020126C" w:rsidP="00050D13">
            <w:pPr>
              <w:pStyle w:val="ConsPlusNormal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состав комиссии представителей О</w:t>
            </w:r>
            <w:r w:rsidRPr="00DD0064">
              <w:rPr>
                <w:rFonts w:ascii="Times New Roman" w:hAnsi="Times New Roman" w:cs="Times New Roman"/>
                <w:sz w:val="24"/>
                <w:szCs w:val="24"/>
              </w:rPr>
              <w:t>ГИБДД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города; </w:t>
            </w:r>
          </w:p>
          <w:p w:rsidR="0020126C" w:rsidRPr="00DD0064" w:rsidRDefault="0020126C" w:rsidP="00050D13">
            <w:pPr>
              <w:pStyle w:val="ConsPlusNormal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</w:t>
            </w:r>
            <w:r w:rsidRPr="00CC7600">
              <w:rPr>
                <w:rFonts w:ascii="Times New Roman" w:hAnsi="Times New Roman" w:cs="Times New Roman"/>
                <w:sz w:val="24"/>
                <w:szCs w:val="24"/>
              </w:rPr>
              <w:t>каждо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CC7600">
              <w:rPr>
                <w:rFonts w:ascii="Times New Roman" w:hAnsi="Times New Roman" w:cs="Times New Roman"/>
                <w:sz w:val="24"/>
                <w:szCs w:val="24"/>
              </w:rPr>
              <w:t xml:space="preserve"> факт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C7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ДТП</w:t>
            </w:r>
            <w:r w:rsidRPr="00CC7600">
              <w:rPr>
                <w:rFonts w:ascii="Times New Roman" w:hAnsi="Times New Roman" w:cs="Times New Roman"/>
                <w:sz w:val="24"/>
                <w:szCs w:val="24"/>
              </w:rPr>
              <w:t xml:space="preserve"> с пострадавшими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пассажирского транспорта, обслуживающего маршруты регулярных перевозок на территории города на заседаниях комиссии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Pr="00AD32E6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01.04.2022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ЖКХ и благоустройства администрации города; 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города;</w:t>
            </w:r>
          </w:p>
          <w:p w:rsidR="0020126C" w:rsidRPr="00DD0064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</w:t>
            </w:r>
          </w:p>
        </w:tc>
      </w:tr>
      <w:tr w:rsidR="0020126C" w:rsidRPr="00DD0064" w:rsidTr="004F15A6">
        <w:trPr>
          <w:trHeight w:val="1701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9AB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141B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7141B">
              <w:rPr>
                <w:rFonts w:ascii="Times New Roman" w:hAnsi="Times New Roman" w:cs="Times New Roman"/>
                <w:sz w:val="24"/>
                <w:szCs w:val="24"/>
              </w:rPr>
              <w:t xml:space="preserve"> за выполнением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АТП</w:t>
            </w:r>
            <w:r w:rsidRPr="0047141B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государственных (муниципальных) контрактов и/или свидетельств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осуществлении перевозок по </w:t>
            </w:r>
            <w:r w:rsidRPr="0047141B">
              <w:rPr>
                <w:rFonts w:ascii="Times New Roman" w:hAnsi="Times New Roman" w:cs="Times New Roman"/>
                <w:sz w:val="24"/>
                <w:szCs w:val="24"/>
              </w:rPr>
              <w:t>маршрутам регулярных перевозок, в том числе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утем</w:t>
            </w:r>
            <w:r w:rsidRPr="0047141B">
              <w:rPr>
                <w:rFonts w:ascii="Times New Roman" w:hAnsi="Times New Roman" w:cs="Times New Roman"/>
                <w:sz w:val="24"/>
                <w:szCs w:val="24"/>
              </w:rPr>
              <w:t xml:space="preserve"> изучения и анализа мониторинговой информации о параметрах движения и местонахождении транспортных средств, используемых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АТП </w:t>
            </w:r>
            <w:r w:rsidRPr="0047141B">
              <w:rPr>
                <w:rFonts w:ascii="Times New Roman" w:hAnsi="Times New Roman" w:cs="Times New Roman"/>
                <w:sz w:val="24"/>
                <w:szCs w:val="24"/>
              </w:rPr>
              <w:t xml:space="preserve">для осуществления регулярных перевозок 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01.04.2022, далее - постоянно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города;</w:t>
            </w:r>
          </w:p>
          <w:p w:rsidR="0020126C" w:rsidRPr="00DD0064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</w:t>
            </w:r>
          </w:p>
        </w:tc>
      </w:tr>
      <w:tr w:rsidR="0020126C" w:rsidRPr="00DD0064" w:rsidTr="004F15A6">
        <w:trPr>
          <w:trHeight w:val="347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Pr="00DD0064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Обеспечение:</w:t>
            </w:r>
          </w:p>
          <w:p w:rsidR="0020126C" w:rsidRDefault="0020126C" w:rsidP="00050D13">
            <w:pPr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</w:t>
            </w:r>
            <w:r w:rsidRPr="00DD0064">
              <w:rPr>
                <w:sz w:val="24"/>
                <w:szCs w:val="24"/>
              </w:rPr>
              <w:t xml:space="preserve"> за</w:t>
            </w:r>
            <w:r>
              <w:rPr>
                <w:sz w:val="24"/>
                <w:szCs w:val="24"/>
              </w:rPr>
              <w:t xml:space="preserve"> соблюдением</w:t>
            </w:r>
            <w:r w:rsidRPr="00DD0064">
              <w:rPr>
                <w:sz w:val="24"/>
                <w:szCs w:val="24"/>
              </w:rPr>
              <w:t xml:space="preserve"> водител</w:t>
            </w:r>
            <w:r>
              <w:rPr>
                <w:sz w:val="24"/>
                <w:szCs w:val="24"/>
              </w:rPr>
              <w:t>ями</w:t>
            </w:r>
            <w:r w:rsidRPr="00DD0064">
              <w:rPr>
                <w:sz w:val="24"/>
                <w:szCs w:val="24"/>
              </w:rPr>
              <w:t xml:space="preserve"> пассажирского транспорта порядка посадки (высадки) пассажиров</w:t>
            </w:r>
            <w:r>
              <w:rPr>
                <w:sz w:val="24"/>
                <w:szCs w:val="24"/>
              </w:rPr>
              <w:t>;</w:t>
            </w:r>
          </w:p>
          <w:p w:rsidR="0020126C" w:rsidRPr="00DD0064" w:rsidRDefault="0020126C" w:rsidP="00050D13">
            <w:pPr>
              <w:ind w:firstLine="316"/>
              <w:jc w:val="both"/>
              <w:rPr>
                <w:sz w:val="24"/>
                <w:szCs w:val="24"/>
              </w:rPr>
            </w:pPr>
            <w:r w:rsidRPr="00DD0064">
              <w:rPr>
                <w:sz w:val="24"/>
                <w:szCs w:val="24"/>
              </w:rPr>
              <w:t>выявлени</w:t>
            </w:r>
            <w:r>
              <w:rPr>
                <w:sz w:val="24"/>
                <w:szCs w:val="24"/>
              </w:rPr>
              <w:t>я</w:t>
            </w:r>
            <w:r w:rsidRPr="00DD0064">
              <w:rPr>
                <w:sz w:val="24"/>
                <w:szCs w:val="24"/>
              </w:rPr>
              <w:t xml:space="preserve"> и пресечени</w:t>
            </w:r>
            <w:r>
              <w:rPr>
                <w:sz w:val="24"/>
                <w:szCs w:val="24"/>
              </w:rPr>
              <w:t>е</w:t>
            </w:r>
            <w:r w:rsidRPr="00DD0064">
              <w:rPr>
                <w:sz w:val="24"/>
                <w:szCs w:val="24"/>
              </w:rPr>
              <w:t xml:space="preserve"> нарушений Правил дорожного движения Российской Федерации и </w:t>
            </w:r>
            <w:r>
              <w:rPr>
                <w:sz w:val="24"/>
                <w:szCs w:val="24"/>
              </w:rPr>
              <w:t>иных правовых</w:t>
            </w:r>
            <w:r w:rsidRPr="00DD0064">
              <w:rPr>
                <w:sz w:val="24"/>
                <w:szCs w:val="24"/>
              </w:rPr>
              <w:t xml:space="preserve"> актов в сфере обеспечения безопасности дорожного движения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 w:rsidRPr="00DD0064">
              <w:rPr>
                <w:sz w:val="24"/>
                <w:szCs w:val="24"/>
              </w:rPr>
              <w:t>в течение</w:t>
            </w:r>
          </w:p>
          <w:p w:rsidR="0020126C" w:rsidRPr="00DD0064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 w:rsidRPr="00DD0064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  <w:r w:rsidRPr="00DD0064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ИП «Климов С.В.» (по согласованию); 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города;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20126C" w:rsidRPr="00DD0064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ГИБДД МОМВД России «Кирсановский» (по согласованию)</w:t>
            </w:r>
          </w:p>
        </w:tc>
      </w:tr>
      <w:tr w:rsidR="0020126C" w:rsidRPr="00DD0064" w:rsidTr="004F15A6">
        <w:trPr>
          <w:trHeight w:val="2023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Pr="00DD0064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3.4.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Pr="00A75807" w:rsidRDefault="0020126C" w:rsidP="00050D13">
            <w:pPr>
              <w:autoSpaceDE w:val="0"/>
              <w:adjustRightInd w:val="0"/>
              <w:jc w:val="both"/>
              <w:rPr>
                <w:sz w:val="24"/>
                <w:szCs w:val="24"/>
              </w:rPr>
            </w:pPr>
            <w:r w:rsidRPr="00A75807">
              <w:rPr>
                <w:sz w:val="24"/>
                <w:szCs w:val="24"/>
              </w:rPr>
              <w:t>Организация системного контроля за техническим состоянием транспортных средств при выпуске их на линию, осуществлением предрейсовых и послерейсовых медицинских осмотров водителей, техническим обслуживанием и ремонтом автобусов, использованием тахографов, соблюдением лицензионных требований, экологическими показателями работы подвижного состава, в том числе в рамках регулярных операций «Автобус»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 w:rsidRPr="00DD0064">
              <w:rPr>
                <w:sz w:val="24"/>
                <w:szCs w:val="24"/>
              </w:rPr>
              <w:t>в течение</w:t>
            </w:r>
          </w:p>
          <w:p w:rsidR="0020126C" w:rsidRPr="00DD0064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DD0064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ГИБДД МОМВД России «Кирсановский» (по согласованию);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города;</w:t>
            </w:r>
          </w:p>
          <w:p w:rsidR="0020126C" w:rsidRPr="00DD0064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</w:t>
            </w:r>
          </w:p>
        </w:tc>
      </w:tr>
      <w:tr w:rsidR="0020126C" w:rsidRPr="00DD0064" w:rsidTr="004F15A6">
        <w:trPr>
          <w:trHeight w:val="2206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3.5.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Pr="00A75807" w:rsidRDefault="0020126C" w:rsidP="00050D13">
            <w:pPr>
              <w:autoSpaceDE w:val="0"/>
              <w:adjustRightInd w:val="0"/>
              <w:jc w:val="both"/>
              <w:rPr>
                <w:sz w:val="24"/>
                <w:szCs w:val="24"/>
              </w:rPr>
            </w:pPr>
            <w:r w:rsidRPr="00A75807">
              <w:rPr>
                <w:sz w:val="24"/>
                <w:szCs w:val="24"/>
              </w:rPr>
              <w:t>Организация размещения на бортах и в салоне транспортных средств, используемых для перевозок по маршрутам, актуального номера телефона «горячей линии»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89202361111</w:t>
            </w:r>
            <w:r w:rsidRPr="00A75807">
              <w:rPr>
                <w:sz w:val="24"/>
                <w:szCs w:val="24"/>
              </w:rPr>
              <w:t xml:space="preserve">, созданной при ГИБДД, для сбора от участников дорожного движения информации о нарушениях водителями транспортных средств, осуществляющих перевозку пассажиров Правил дорожного движения Российской Федерации 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Pr="00DD0064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01.04.2022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согласованию);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города;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20126C" w:rsidRPr="00DD0064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ГИБДД МОМВД России «Кирсановский» (по согласованию)</w:t>
            </w:r>
          </w:p>
        </w:tc>
      </w:tr>
      <w:tr w:rsidR="0020126C" w:rsidRPr="00DD0064" w:rsidTr="00050D13">
        <w:trPr>
          <w:trHeight w:val="85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26C" w:rsidRDefault="0020126C" w:rsidP="00050D13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  <w:p w:rsidR="0020126C" w:rsidRPr="006E339D" w:rsidRDefault="0020126C" w:rsidP="00050D13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6E339D">
              <w:rPr>
                <w:b/>
                <w:sz w:val="24"/>
                <w:szCs w:val="24"/>
              </w:rPr>
              <w:t xml:space="preserve">4. Мероприятия по повышению транспортной дисциплины в АТП </w:t>
            </w:r>
            <w:r>
              <w:rPr>
                <w:b/>
                <w:sz w:val="24"/>
                <w:szCs w:val="24"/>
              </w:rPr>
              <w:t>и пропаганде безопасности перевозок пассажиров и багажа</w:t>
            </w:r>
          </w:p>
        </w:tc>
      </w:tr>
      <w:tr w:rsidR="0020126C" w:rsidRPr="00DD0064" w:rsidTr="004F15A6">
        <w:trPr>
          <w:trHeight w:val="992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29AB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C22CF5">
              <w:rPr>
                <w:sz w:val="24"/>
                <w:szCs w:val="24"/>
              </w:rPr>
              <w:t xml:space="preserve"> </w:t>
            </w:r>
            <w:r w:rsidRPr="0012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работы по оснащению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салонов транспортных средств</w:t>
            </w:r>
            <w:r w:rsidRPr="0012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осуществляющ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Pr="0012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регулярные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перевозки по маршрутам,</w:t>
            </w:r>
            <w:r w:rsidRPr="001273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системами видеоконтроля салонов автобусов и дорожной обстановки (видеорегистраторами)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их постоянному использованию на линии 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01.04.2022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согласованию);</w:t>
            </w:r>
          </w:p>
          <w:p w:rsidR="0020126C" w:rsidRPr="00DD0064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</w:t>
            </w:r>
          </w:p>
        </w:tc>
      </w:tr>
      <w:tr w:rsidR="0020126C" w:rsidRPr="00DD0064" w:rsidTr="004F15A6">
        <w:trPr>
          <w:trHeight w:val="347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Pr="00DD0064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4.2.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Pr="004C29AB" w:rsidRDefault="0020126C" w:rsidP="00050D13">
            <w:pPr>
              <w:autoSpaceDE w:val="0"/>
              <w:adjustRightInd w:val="0"/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Организация визуального или звукового оповещения пассажиров в салонах авт</w:t>
            </w:r>
            <w:r>
              <w:rPr>
                <w:sz w:val="24"/>
                <w:szCs w:val="24"/>
              </w:rPr>
              <w:t>обусов: «Держитесь за поручни»</w:t>
            </w:r>
            <w:r w:rsidRPr="004C29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Pr="00DD0064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01.04.2022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согласованию);</w:t>
            </w:r>
          </w:p>
          <w:p w:rsidR="0020126C" w:rsidRPr="00DD0064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</w:t>
            </w:r>
          </w:p>
        </w:tc>
      </w:tr>
      <w:tr w:rsidR="0020126C" w:rsidRPr="00DD0064" w:rsidTr="004F15A6">
        <w:trPr>
          <w:trHeight w:val="347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Pr="00BF1BFF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4.3.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Pr="004C29AB" w:rsidRDefault="0020126C" w:rsidP="00050D13">
            <w:pPr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 xml:space="preserve">Актуализация информации о номерах телефонов, почтовых и электронных адресах уполномоченных контролирующих органов, в салонах транспортных средств 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Pr="00DD0064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01.04.2022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согласованию);</w:t>
            </w:r>
          </w:p>
          <w:p w:rsidR="0020126C" w:rsidRPr="00DD0064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экономического развития, труда, предпринимательства и муниципального заказа администрации города</w:t>
            </w:r>
          </w:p>
        </w:tc>
      </w:tr>
      <w:tr w:rsidR="0020126C" w:rsidRPr="00DD0064" w:rsidTr="004F15A6">
        <w:trPr>
          <w:trHeight w:val="1786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4.4.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Pr="004C29AB" w:rsidRDefault="0020126C" w:rsidP="00050D13">
            <w:pPr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Организация постоянного информирования населения через СМИ и социальные сети о номере телефона «горячей линии», созданной при ГИБДД, для сбора от участников дорожного движения информации о нарушениях водителями транспортных средств, осуществляющих перевозку пассажиров Правил дорожного движения Российской Федерации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01.04.2022, далее - постоянно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ГИБДД МОМВД России «Кирсановский» (по согласованию)</w:t>
            </w:r>
          </w:p>
          <w:p w:rsidR="0020126C" w:rsidRPr="00DD0064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</w:p>
        </w:tc>
      </w:tr>
      <w:tr w:rsidR="0020126C" w:rsidRPr="00DD0064" w:rsidTr="004F15A6">
        <w:trPr>
          <w:trHeight w:val="1543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4.5.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Pr="004C29AB" w:rsidRDefault="0020126C" w:rsidP="00050D13">
            <w:pPr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Организация информационного освещения в СМИ и Интернет-ресурсах случаев скрытия с места ДТП водителей, создавших помех</w:t>
            </w:r>
            <w:r>
              <w:rPr>
                <w:sz w:val="24"/>
                <w:szCs w:val="24"/>
              </w:rPr>
              <w:t xml:space="preserve">и </w:t>
            </w:r>
            <w:r w:rsidRPr="004C29AB">
              <w:rPr>
                <w:sz w:val="24"/>
                <w:szCs w:val="24"/>
              </w:rPr>
              <w:t>транспорту общего пользования, повлекших экстренное торможение, в результате чего причинен вред жизни (здоровью) пассажиров транспортных средств общего пользования в результате падения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01.04.2022, далее - постоянно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согласованию);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ГИБДД МОМВД России «Кирсановский» (по согласованию)</w:t>
            </w:r>
          </w:p>
          <w:p w:rsidR="0020126C" w:rsidRPr="00DD0064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</w:p>
        </w:tc>
      </w:tr>
      <w:tr w:rsidR="0020126C" w:rsidRPr="00DD0064" w:rsidTr="004F15A6">
        <w:trPr>
          <w:trHeight w:val="1277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4.6.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jc w:val="both"/>
              <w:rPr>
                <w:sz w:val="24"/>
                <w:szCs w:val="24"/>
              </w:rPr>
            </w:pPr>
            <w:r w:rsidRPr="004C29AB">
              <w:rPr>
                <w:sz w:val="24"/>
                <w:szCs w:val="24"/>
              </w:rPr>
              <w:t>Организация у</w:t>
            </w:r>
            <w:r>
              <w:rPr>
                <w:sz w:val="24"/>
                <w:szCs w:val="24"/>
              </w:rPr>
              <w:t xml:space="preserve">частия работников ОМСУ, АТП и их ответственных работников в </w:t>
            </w:r>
            <w:r w:rsidRPr="00927862">
              <w:rPr>
                <w:sz w:val="24"/>
                <w:szCs w:val="24"/>
              </w:rPr>
              <w:t>семинар</w:t>
            </w:r>
            <w:r>
              <w:rPr>
                <w:sz w:val="24"/>
                <w:szCs w:val="24"/>
              </w:rPr>
              <w:t>ах</w:t>
            </w:r>
            <w:r w:rsidRPr="00927862">
              <w:rPr>
                <w:sz w:val="24"/>
                <w:szCs w:val="24"/>
              </w:rPr>
              <w:t>-совещани</w:t>
            </w:r>
            <w:r>
              <w:rPr>
                <w:sz w:val="24"/>
                <w:szCs w:val="24"/>
              </w:rPr>
              <w:t>ях</w:t>
            </w:r>
            <w:r w:rsidRPr="00927862">
              <w:rPr>
                <w:sz w:val="24"/>
                <w:szCs w:val="24"/>
              </w:rPr>
              <w:t xml:space="preserve"> по вопросам организации регулярных перевозок пассажиров и багажа</w:t>
            </w:r>
            <w:r>
              <w:rPr>
                <w:sz w:val="24"/>
                <w:szCs w:val="24"/>
              </w:rPr>
              <w:t xml:space="preserve"> и повышению их безопасности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</w:t>
            </w:r>
            <w:r>
              <w:rPr>
                <w:sz w:val="24"/>
                <w:szCs w:val="24"/>
              </w:rPr>
              <w:br/>
              <w:t>2022 г.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экономического развития, труда, предпринимательства и муниципального заказа администрации города; 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</w:t>
            </w:r>
          </w:p>
        </w:tc>
      </w:tr>
      <w:tr w:rsidR="0020126C" w:rsidRPr="00DD0064" w:rsidTr="004F15A6">
        <w:trPr>
          <w:trHeight w:val="347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26C" w:rsidRDefault="0020126C" w:rsidP="004F15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4.7.</w:t>
            </w:r>
          </w:p>
        </w:tc>
        <w:tc>
          <w:tcPr>
            <w:tcW w:w="24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Pr="006C44F8" w:rsidRDefault="0020126C" w:rsidP="00050D13">
            <w:pPr>
              <w:jc w:val="both"/>
              <w:rPr>
                <w:sz w:val="24"/>
                <w:szCs w:val="24"/>
                <w:highlight w:val="yellow"/>
              </w:rPr>
            </w:pPr>
            <w:r w:rsidRPr="00D51C25">
              <w:rPr>
                <w:sz w:val="24"/>
                <w:szCs w:val="24"/>
              </w:rPr>
              <w:t xml:space="preserve">Организация встреч </w:t>
            </w:r>
            <w:r>
              <w:rPr>
                <w:sz w:val="24"/>
                <w:szCs w:val="24"/>
              </w:rPr>
              <w:t xml:space="preserve">на базе администрации города </w:t>
            </w:r>
            <w:r w:rsidRPr="00D51C25">
              <w:rPr>
                <w:sz w:val="24"/>
                <w:szCs w:val="24"/>
              </w:rPr>
              <w:t>с владельцами автобусов длиной от 5 до 8 м, с целью выяснения оснований для осуществления деятельности по перевозке пассажиров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26C" w:rsidRDefault="0020126C" w:rsidP="004F15A6">
            <w:pPr>
              <w:ind w:left="-107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</w:t>
            </w:r>
            <w:r>
              <w:rPr>
                <w:sz w:val="24"/>
                <w:szCs w:val="24"/>
              </w:rPr>
              <w:br/>
              <w:t>2022 г.</w:t>
            </w:r>
          </w:p>
        </w:tc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экономического развития, труда, предпринимательства и муниципального заказа администрации города; 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ЖКХ и благоустройства администрации города; 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ГО, ЧС, ОБ и МП администрации города;</w:t>
            </w:r>
          </w:p>
          <w:p w:rsidR="0020126C" w:rsidRDefault="0020126C" w:rsidP="00050D13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«Климов С.В.» (по согласованию)</w:t>
            </w:r>
          </w:p>
        </w:tc>
      </w:tr>
    </w:tbl>
    <w:p w:rsidR="0020126C" w:rsidRDefault="0020126C" w:rsidP="0008569A"/>
    <w:sectPr w:rsidR="0020126C" w:rsidSect="00F01677">
      <w:pgSz w:w="16838" w:h="11906" w:orient="landscape"/>
      <w:pgMar w:top="1701" w:right="1134" w:bottom="851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26C" w:rsidRDefault="0020126C" w:rsidP="00A04FFB">
      <w:r>
        <w:separator/>
      </w:r>
    </w:p>
  </w:endnote>
  <w:endnote w:type="continuationSeparator" w:id="0">
    <w:p w:rsidR="0020126C" w:rsidRDefault="0020126C" w:rsidP="00A04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26C" w:rsidRDefault="0020126C" w:rsidP="00A04FFB">
      <w:r>
        <w:separator/>
      </w:r>
    </w:p>
  </w:footnote>
  <w:footnote w:type="continuationSeparator" w:id="0">
    <w:p w:rsidR="0020126C" w:rsidRDefault="0020126C" w:rsidP="00A04F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26C" w:rsidRPr="00A04FFB" w:rsidRDefault="0020126C">
    <w:pPr>
      <w:pStyle w:val="Header"/>
      <w:jc w:val="center"/>
      <w:rPr>
        <w:sz w:val="20"/>
      </w:rPr>
    </w:pPr>
    <w:r w:rsidRPr="00A04FFB">
      <w:rPr>
        <w:sz w:val="20"/>
      </w:rPr>
      <w:fldChar w:fldCharType="begin"/>
    </w:r>
    <w:r w:rsidRPr="00A04FFB">
      <w:rPr>
        <w:sz w:val="20"/>
      </w:rPr>
      <w:instrText xml:space="preserve"> PAGE   \* MERGEFORMAT </w:instrText>
    </w:r>
    <w:r w:rsidRPr="00A04FFB">
      <w:rPr>
        <w:sz w:val="20"/>
      </w:rPr>
      <w:fldChar w:fldCharType="separate"/>
    </w:r>
    <w:r>
      <w:rPr>
        <w:noProof/>
        <w:sz w:val="20"/>
      </w:rPr>
      <w:t>7</w:t>
    </w:r>
    <w:r w:rsidRPr="00A04FFB">
      <w:rPr>
        <w:sz w:val="20"/>
      </w:rPr>
      <w:fldChar w:fldCharType="end"/>
    </w:r>
  </w:p>
  <w:p w:rsidR="0020126C" w:rsidRDefault="0020126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26C" w:rsidRPr="00D12011" w:rsidRDefault="0020126C" w:rsidP="00D12011">
    <w:pPr>
      <w:pStyle w:val="Header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C62D5"/>
    <w:multiLevelType w:val="hybridMultilevel"/>
    <w:tmpl w:val="01E60B82"/>
    <w:lvl w:ilvl="0" w:tplc="A3DA72D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23348CC"/>
    <w:multiLevelType w:val="multilevel"/>
    <w:tmpl w:val="FBD24C7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2">
    <w:nsid w:val="265D77AD"/>
    <w:multiLevelType w:val="multilevel"/>
    <w:tmpl w:val="E8DE117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3">
    <w:nsid w:val="2EBC1C4E"/>
    <w:multiLevelType w:val="multilevel"/>
    <w:tmpl w:val="15B04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F732239"/>
    <w:multiLevelType w:val="hybridMultilevel"/>
    <w:tmpl w:val="9F900716"/>
    <w:lvl w:ilvl="0" w:tplc="A48E638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7024030"/>
    <w:multiLevelType w:val="multilevel"/>
    <w:tmpl w:val="6C80E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7794"/>
    <w:rsid w:val="000161C1"/>
    <w:rsid w:val="00017F68"/>
    <w:rsid w:val="00021716"/>
    <w:rsid w:val="00025C35"/>
    <w:rsid w:val="00034080"/>
    <w:rsid w:val="000445A1"/>
    <w:rsid w:val="00050D13"/>
    <w:rsid w:val="000730A8"/>
    <w:rsid w:val="00073D31"/>
    <w:rsid w:val="0008569A"/>
    <w:rsid w:val="00086246"/>
    <w:rsid w:val="000B2B04"/>
    <w:rsid w:val="000B5ED5"/>
    <w:rsid w:val="000C67C1"/>
    <w:rsid w:val="000D379A"/>
    <w:rsid w:val="000E124A"/>
    <w:rsid w:val="000E2B4F"/>
    <w:rsid w:val="0012738A"/>
    <w:rsid w:val="00167F6A"/>
    <w:rsid w:val="001720F8"/>
    <w:rsid w:val="001732B2"/>
    <w:rsid w:val="0017429E"/>
    <w:rsid w:val="00176A5F"/>
    <w:rsid w:val="00177C6E"/>
    <w:rsid w:val="001838E3"/>
    <w:rsid w:val="0018738C"/>
    <w:rsid w:val="001924BE"/>
    <w:rsid w:val="001A4140"/>
    <w:rsid w:val="001B1148"/>
    <w:rsid w:val="001B6AF6"/>
    <w:rsid w:val="001D7A5D"/>
    <w:rsid w:val="001E69FE"/>
    <w:rsid w:val="001F38C2"/>
    <w:rsid w:val="001F4A63"/>
    <w:rsid w:val="001F4EDE"/>
    <w:rsid w:val="0020126C"/>
    <w:rsid w:val="00210E88"/>
    <w:rsid w:val="00211C62"/>
    <w:rsid w:val="002128AC"/>
    <w:rsid w:val="002171CF"/>
    <w:rsid w:val="0022614E"/>
    <w:rsid w:val="00226514"/>
    <w:rsid w:val="002276E6"/>
    <w:rsid w:val="00284EFD"/>
    <w:rsid w:val="00293E9E"/>
    <w:rsid w:val="002A1366"/>
    <w:rsid w:val="002C68E8"/>
    <w:rsid w:val="002D21BD"/>
    <w:rsid w:val="002E56C1"/>
    <w:rsid w:val="002F5FD5"/>
    <w:rsid w:val="00320E92"/>
    <w:rsid w:val="00331316"/>
    <w:rsid w:val="00350F07"/>
    <w:rsid w:val="00362AE6"/>
    <w:rsid w:val="00363242"/>
    <w:rsid w:val="00371412"/>
    <w:rsid w:val="00391B72"/>
    <w:rsid w:val="003A70E9"/>
    <w:rsid w:val="003B2A21"/>
    <w:rsid w:val="003B5519"/>
    <w:rsid w:val="003C758C"/>
    <w:rsid w:val="003E0801"/>
    <w:rsid w:val="00410586"/>
    <w:rsid w:val="00412FA4"/>
    <w:rsid w:val="0042656C"/>
    <w:rsid w:val="00441911"/>
    <w:rsid w:val="004419E0"/>
    <w:rsid w:val="00444938"/>
    <w:rsid w:val="004459ED"/>
    <w:rsid w:val="0046221D"/>
    <w:rsid w:val="0047141B"/>
    <w:rsid w:val="004767CF"/>
    <w:rsid w:val="004922AA"/>
    <w:rsid w:val="004A3758"/>
    <w:rsid w:val="004A3937"/>
    <w:rsid w:val="004A6D42"/>
    <w:rsid w:val="004B460E"/>
    <w:rsid w:val="004C29AB"/>
    <w:rsid w:val="004C7BB1"/>
    <w:rsid w:val="004D3823"/>
    <w:rsid w:val="004E3AD8"/>
    <w:rsid w:val="004F15A6"/>
    <w:rsid w:val="004F74BA"/>
    <w:rsid w:val="004F7ED3"/>
    <w:rsid w:val="005104DD"/>
    <w:rsid w:val="00510BEE"/>
    <w:rsid w:val="005163FF"/>
    <w:rsid w:val="005178E4"/>
    <w:rsid w:val="005379E4"/>
    <w:rsid w:val="00537BDD"/>
    <w:rsid w:val="00546C4E"/>
    <w:rsid w:val="0054767C"/>
    <w:rsid w:val="005502A9"/>
    <w:rsid w:val="00560E36"/>
    <w:rsid w:val="00570639"/>
    <w:rsid w:val="00580297"/>
    <w:rsid w:val="00582C05"/>
    <w:rsid w:val="00587058"/>
    <w:rsid w:val="005978CE"/>
    <w:rsid w:val="005A60EF"/>
    <w:rsid w:val="005B6B74"/>
    <w:rsid w:val="005C168C"/>
    <w:rsid w:val="005C2151"/>
    <w:rsid w:val="005D6B3D"/>
    <w:rsid w:val="005D7794"/>
    <w:rsid w:val="005F610C"/>
    <w:rsid w:val="005F6843"/>
    <w:rsid w:val="006145BA"/>
    <w:rsid w:val="00614DA9"/>
    <w:rsid w:val="00632C83"/>
    <w:rsid w:val="0063742B"/>
    <w:rsid w:val="006437EA"/>
    <w:rsid w:val="006515AB"/>
    <w:rsid w:val="00654CB5"/>
    <w:rsid w:val="00660956"/>
    <w:rsid w:val="00661ABC"/>
    <w:rsid w:val="00662677"/>
    <w:rsid w:val="00663F2C"/>
    <w:rsid w:val="0066460C"/>
    <w:rsid w:val="0066678F"/>
    <w:rsid w:val="00667C4B"/>
    <w:rsid w:val="00675553"/>
    <w:rsid w:val="00676916"/>
    <w:rsid w:val="00680DB2"/>
    <w:rsid w:val="00694514"/>
    <w:rsid w:val="00694B57"/>
    <w:rsid w:val="00696B06"/>
    <w:rsid w:val="00697443"/>
    <w:rsid w:val="006A5943"/>
    <w:rsid w:val="006C44F8"/>
    <w:rsid w:val="006E339D"/>
    <w:rsid w:val="006F1844"/>
    <w:rsid w:val="006F7049"/>
    <w:rsid w:val="00703177"/>
    <w:rsid w:val="00703967"/>
    <w:rsid w:val="00704119"/>
    <w:rsid w:val="00712C51"/>
    <w:rsid w:val="00722BF7"/>
    <w:rsid w:val="007264F2"/>
    <w:rsid w:val="00731CD3"/>
    <w:rsid w:val="007446F7"/>
    <w:rsid w:val="00753FE9"/>
    <w:rsid w:val="00755D07"/>
    <w:rsid w:val="00793F44"/>
    <w:rsid w:val="007C18D4"/>
    <w:rsid w:val="007C1D05"/>
    <w:rsid w:val="007D489C"/>
    <w:rsid w:val="007F6C28"/>
    <w:rsid w:val="00801708"/>
    <w:rsid w:val="00804A66"/>
    <w:rsid w:val="008246A3"/>
    <w:rsid w:val="008425DC"/>
    <w:rsid w:val="00846759"/>
    <w:rsid w:val="00850EEC"/>
    <w:rsid w:val="00851DB0"/>
    <w:rsid w:val="00855D6F"/>
    <w:rsid w:val="008574D0"/>
    <w:rsid w:val="00873F6B"/>
    <w:rsid w:val="0089416E"/>
    <w:rsid w:val="008A3B79"/>
    <w:rsid w:val="008A560A"/>
    <w:rsid w:val="008A751C"/>
    <w:rsid w:val="008C0BFC"/>
    <w:rsid w:val="008C1625"/>
    <w:rsid w:val="008C629F"/>
    <w:rsid w:val="008D2272"/>
    <w:rsid w:val="008D34EA"/>
    <w:rsid w:val="008D4600"/>
    <w:rsid w:val="008E29CD"/>
    <w:rsid w:val="008E5D9D"/>
    <w:rsid w:val="008F25A4"/>
    <w:rsid w:val="008F35A8"/>
    <w:rsid w:val="008F36AC"/>
    <w:rsid w:val="008F682A"/>
    <w:rsid w:val="00913CB9"/>
    <w:rsid w:val="009154D3"/>
    <w:rsid w:val="00927862"/>
    <w:rsid w:val="00956A2B"/>
    <w:rsid w:val="009578FD"/>
    <w:rsid w:val="00973898"/>
    <w:rsid w:val="00976458"/>
    <w:rsid w:val="00982004"/>
    <w:rsid w:val="00982190"/>
    <w:rsid w:val="009939E2"/>
    <w:rsid w:val="009970D9"/>
    <w:rsid w:val="009B6CBC"/>
    <w:rsid w:val="009C7F9F"/>
    <w:rsid w:val="009F2FE1"/>
    <w:rsid w:val="009F4FA2"/>
    <w:rsid w:val="00A02E2D"/>
    <w:rsid w:val="00A03D95"/>
    <w:rsid w:val="00A047A7"/>
    <w:rsid w:val="00A04FFB"/>
    <w:rsid w:val="00A051A9"/>
    <w:rsid w:val="00A20652"/>
    <w:rsid w:val="00A2174E"/>
    <w:rsid w:val="00A2623C"/>
    <w:rsid w:val="00A27BA9"/>
    <w:rsid w:val="00A356CF"/>
    <w:rsid w:val="00A5031A"/>
    <w:rsid w:val="00A63F33"/>
    <w:rsid w:val="00A649A7"/>
    <w:rsid w:val="00A75807"/>
    <w:rsid w:val="00A8015E"/>
    <w:rsid w:val="00A834DE"/>
    <w:rsid w:val="00AA4631"/>
    <w:rsid w:val="00AB0B03"/>
    <w:rsid w:val="00AD1912"/>
    <w:rsid w:val="00AD32E6"/>
    <w:rsid w:val="00AD5CCE"/>
    <w:rsid w:val="00AE3394"/>
    <w:rsid w:val="00AE4C07"/>
    <w:rsid w:val="00AE733E"/>
    <w:rsid w:val="00AE7899"/>
    <w:rsid w:val="00AF6517"/>
    <w:rsid w:val="00B0210B"/>
    <w:rsid w:val="00B113B5"/>
    <w:rsid w:val="00B14136"/>
    <w:rsid w:val="00B17D66"/>
    <w:rsid w:val="00B24CE5"/>
    <w:rsid w:val="00B73AB4"/>
    <w:rsid w:val="00B86D8A"/>
    <w:rsid w:val="00BA0B04"/>
    <w:rsid w:val="00BB191F"/>
    <w:rsid w:val="00BC25BF"/>
    <w:rsid w:val="00BC5BC6"/>
    <w:rsid w:val="00BD0D7F"/>
    <w:rsid w:val="00BD3795"/>
    <w:rsid w:val="00BD6073"/>
    <w:rsid w:val="00BE4B98"/>
    <w:rsid w:val="00BF1BFF"/>
    <w:rsid w:val="00BF2A78"/>
    <w:rsid w:val="00C22CF5"/>
    <w:rsid w:val="00C23C91"/>
    <w:rsid w:val="00C46284"/>
    <w:rsid w:val="00C503C0"/>
    <w:rsid w:val="00C7139C"/>
    <w:rsid w:val="00C72BB3"/>
    <w:rsid w:val="00C73337"/>
    <w:rsid w:val="00C8284D"/>
    <w:rsid w:val="00CC002D"/>
    <w:rsid w:val="00CC0981"/>
    <w:rsid w:val="00CC34EB"/>
    <w:rsid w:val="00CC7600"/>
    <w:rsid w:val="00CD056D"/>
    <w:rsid w:val="00CD1CFA"/>
    <w:rsid w:val="00CE0250"/>
    <w:rsid w:val="00CE3402"/>
    <w:rsid w:val="00CE56B1"/>
    <w:rsid w:val="00CE63E6"/>
    <w:rsid w:val="00D12011"/>
    <w:rsid w:val="00D262F3"/>
    <w:rsid w:val="00D3187E"/>
    <w:rsid w:val="00D34A31"/>
    <w:rsid w:val="00D36A97"/>
    <w:rsid w:val="00D43DD4"/>
    <w:rsid w:val="00D475E1"/>
    <w:rsid w:val="00D51C25"/>
    <w:rsid w:val="00D62007"/>
    <w:rsid w:val="00D73E0F"/>
    <w:rsid w:val="00D75287"/>
    <w:rsid w:val="00D754C8"/>
    <w:rsid w:val="00D83AB4"/>
    <w:rsid w:val="00D86066"/>
    <w:rsid w:val="00D86332"/>
    <w:rsid w:val="00DA1BFB"/>
    <w:rsid w:val="00DA205E"/>
    <w:rsid w:val="00DA48DD"/>
    <w:rsid w:val="00DA5398"/>
    <w:rsid w:val="00DB45BB"/>
    <w:rsid w:val="00DC36DD"/>
    <w:rsid w:val="00DC4B05"/>
    <w:rsid w:val="00DD0064"/>
    <w:rsid w:val="00DD4ADE"/>
    <w:rsid w:val="00E2005D"/>
    <w:rsid w:val="00E306F4"/>
    <w:rsid w:val="00E40C75"/>
    <w:rsid w:val="00E54E78"/>
    <w:rsid w:val="00E62736"/>
    <w:rsid w:val="00E67A93"/>
    <w:rsid w:val="00E75966"/>
    <w:rsid w:val="00E80BD7"/>
    <w:rsid w:val="00E87171"/>
    <w:rsid w:val="00E92891"/>
    <w:rsid w:val="00E9798C"/>
    <w:rsid w:val="00EA62D4"/>
    <w:rsid w:val="00EB4D42"/>
    <w:rsid w:val="00EB56D3"/>
    <w:rsid w:val="00EC12B6"/>
    <w:rsid w:val="00EC210A"/>
    <w:rsid w:val="00EC631C"/>
    <w:rsid w:val="00EE3A41"/>
    <w:rsid w:val="00EF2A9F"/>
    <w:rsid w:val="00EF7DCD"/>
    <w:rsid w:val="00F01677"/>
    <w:rsid w:val="00F11510"/>
    <w:rsid w:val="00F1758B"/>
    <w:rsid w:val="00F2115D"/>
    <w:rsid w:val="00F21FC9"/>
    <w:rsid w:val="00F4228D"/>
    <w:rsid w:val="00F631A2"/>
    <w:rsid w:val="00F6632B"/>
    <w:rsid w:val="00F66AA5"/>
    <w:rsid w:val="00F73404"/>
    <w:rsid w:val="00F749C1"/>
    <w:rsid w:val="00F81C45"/>
    <w:rsid w:val="00F82793"/>
    <w:rsid w:val="00F87B52"/>
    <w:rsid w:val="00F94D4E"/>
    <w:rsid w:val="00F95DF7"/>
    <w:rsid w:val="00FA290A"/>
    <w:rsid w:val="00FA3B65"/>
    <w:rsid w:val="00FA4B94"/>
    <w:rsid w:val="00FB7E4F"/>
    <w:rsid w:val="00FC59B9"/>
    <w:rsid w:val="00FE0978"/>
    <w:rsid w:val="00FF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716"/>
    <w:rPr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21716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21716"/>
    <w:pPr>
      <w:keepNext/>
      <w:jc w:val="center"/>
      <w:outlineLvl w:val="1"/>
    </w:pPr>
    <w:rPr>
      <w:b/>
      <w:sz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0FF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0FF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476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FFF"/>
    <w:rPr>
      <w:sz w:val="0"/>
      <w:szCs w:val="0"/>
    </w:rPr>
  </w:style>
  <w:style w:type="paragraph" w:customStyle="1" w:styleId="western">
    <w:name w:val="western"/>
    <w:basedOn w:val="Normal"/>
    <w:uiPriority w:val="99"/>
    <w:rsid w:val="0066678F"/>
    <w:pPr>
      <w:spacing w:before="100" w:beforeAutospacing="1" w:line="238" w:lineRule="atLeast"/>
      <w:jc w:val="both"/>
    </w:pPr>
    <w:rPr>
      <w:color w:val="000000"/>
      <w:szCs w:val="28"/>
    </w:rPr>
  </w:style>
  <w:style w:type="character" w:styleId="Hyperlink">
    <w:name w:val="Hyperlink"/>
    <w:basedOn w:val="DefaultParagraphFont"/>
    <w:uiPriority w:val="99"/>
    <w:rsid w:val="0066678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F87B52"/>
    <w:pPr>
      <w:spacing w:before="100" w:beforeAutospacing="1" w:after="119" w:line="360" w:lineRule="auto"/>
      <w:ind w:firstLine="709"/>
      <w:jc w:val="both"/>
    </w:pPr>
    <w:rPr>
      <w:sz w:val="24"/>
      <w:szCs w:val="24"/>
    </w:rPr>
  </w:style>
  <w:style w:type="paragraph" w:customStyle="1" w:styleId="western1">
    <w:name w:val="western1"/>
    <w:basedOn w:val="Normal"/>
    <w:uiPriority w:val="99"/>
    <w:rsid w:val="00F87B52"/>
    <w:pPr>
      <w:spacing w:before="100" w:beforeAutospacing="1" w:line="102" w:lineRule="atLeast"/>
      <w:ind w:firstLine="709"/>
      <w:jc w:val="both"/>
    </w:pPr>
    <w:rPr>
      <w:rFonts w:ascii="Arial" w:hAnsi="Arial" w:cs="Arial"/>
      <w:sz w:val="18"/>
      <w:szCs w:val="18"/>
    </w:rPr>
  </w:style>
  <w:style w:type="table" w:styleId="TableGrid">
    <w:name w:val="Table Grid"/>
    <w:basedOn w:val="TableNormal"/>
    <w:uiPriority w:val="99"/>
    <w:rsid w:val="00F6632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tl">
    <w:name w:val="ctl"/>
    <w:basedOn w:val="Normal"/>
    <w:uiPriority w:val="99"/>
    <w:rsid w:val="00570639"/>
    <w:pPr>
      <w:spacing w:before="100" w:beforeAutospacing="1" w:after="119" w:line="360" w:lineRule="auto"/>
      <w:ind w:firstLine="709"/>
      <w:jc w:val="both"/>
    </w:pPr>
    <w:rPr>
      <w:sz w:val="20"/>
    </w:rPr>
  </w:style>
  <w:style w:type="paragraph" w:customStyle="1" w:styleId="ConsPlusNormal">
    <w:name w:val="ConsPlusNormal"/>
    <w:uiPriority w:val="99"/>
    <w:rsid w:val="00BD6073"/>
    <w:pPr>
      <w:widowControl w:val="0"/>
      <w:suppressAutoHyphens/>
      <w:autoSpaceDE w:val="0"/>
      <w:spacing w:line="100" w:lineRule="atLeast"/>
      <w:ind w:firstLine="720"/>
    </w:pPr>
    <w:rPr>
      <w:rFonts w:ascii="Arial" w:hAnsi="Arial" w:cs="Arial"/>
      <w:sz w:val="20"/>
      <w:szCs w:val="20"/>
      <w:lang w:eastAsia="zh-CN"/>
    </w:rPr>
  </w:style>
  <w:style w:type="paragraph" w:customStyle="1" w:styleId="Standard">
    <w:name w:val="Standard"/>
    <w:uiPriority w:val="99"/>
    <w:rsid w:val="00BD6073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rsid w:val="008D34EA"/>
    <w:rPr>
      <w:rFonts w:cs="Times New Roman"/>
      <w:color w:val="800080"/>
      <w:u w:val="single"/>
    </w:rPr>
  </w:style>
  <w:style w:type="paragraph" w:customStyle="1" w:styleId="cjk">
    <w:name w:val="cjk"/>
    <w:basedOn w:val="Normal"/>
    <w:uiPriority w:val="99"/>
    <w:rsid w:val="008D34EA"/>
    <w:pPr>
      <w:spacing w:before="100" w:beforeAutospacing="1" w:after="119" w:line="360" w:lineRule="auto"/>
      <w:ind w:firstLine="709"/>
      <w:jc w:val="both"/>
    </w:pPr>
    <w:rPr>
      <w:sz w:val="26"/>
      <w:szCs w:val="26"/>
    </w:rPr>
  </w:style>
  <w:style w:type="paragraph" w:customStyle="1" w:styleId="cjk1">
    <w:name w:val="cjk1"/>
    <w:basedOn w:val="Normal"/>
    <w:uiPriority w:val="99"/>
    <w:rsid w:val="008D34EA"/>
    <w:pPr>
      <w:spacing w:before="100" w:beforeAutospacing="1" w:line="102" w:lineRule="atLeast"/>
      <w:ind w:firstLine="709"/>
      <w:jc w:val="both"/>
    </w:pPr>
    <w:rPr>
      <w:sz w:val="18"/>
      <w:szCs w:val="18"/>
    </w:rPr>
  </w:style>
  <w:style w:type="paragraph" w:customStyle="1" w:styleId="ctl1">
    <w:name w:val="ctl1"/>
    <w:basedOn w:val="Normal"/>
    <w:uiPriority w:val="99"/>
    <w:rsid w:val="008D34EA"/>
    <w:pPr>
      <w:spacing w:before="100" w:beforeAutospacing="1" w:line="102" w:lineRule="atLeast"/>
      <w:ind w:firstLine="709"/>
      <w:jc w:val="both"/>
    </w:pPr>
    <w:rPr>
      <w:rFonts w:ascii="Arial" w:hAnsi="Arial" w:cs="Arial"/>
      <w:sz w:val="18"/>
      <w:szCs w:val="18"/>
    </w:rPr>
  </w:style>
  <w:style w:type="paragraph" w:styleId="NoSpacing">
    <w:name w:val="No Spacing"/>
    <w:uiPriority w:val="99"/>
    <w:qFormat/>
    <w:rsid w:val="00AE733E"/>
    <w:rPr>
      <w:sz w:val="28"/>
      <w:szCs w:val="20"/>
    </w:rPr>
  </w:style>
  <w:style w:type="paragraph" w:customStyle="1" w:styleId="a">
    <w:name w:val="Базовый"/>
    <w:uiPriority w:val="99"/>
    <w:rsid w:val="00AE733E"/>
    <w:pPr>
      <w:tabs>
        <w:tab w:val="left" w:pos="708"/>
      </w:tabs>
      <w:suppressAutoHyphens/>
      <w:spacing w:after="200" w:line="276" w:lineRule="auto"/>
    </w:pPr>
    <w:rPr>
      <w:rFonts w:ascii="Calibri" w:hAnsi="Calibri"/>
      <w:sz w:val="28"/>
      <w:szCs w:val="24"/>
      <w:lang w:eastAsia="en-US"/>
    </w:rPr>
  </w:style>
  <w:style w:type="character" w:customStyle="1" w:styleId="1">
    <w:name w:val="Основной шрифт абзаца1"/>
    <w:uiPriority w:val="99"/>
    <w:rsid w:val="00AE733E"/>
  </w:style>
  <w:style w:type="character" w:customStyle="1" w:styleId="detailfreitext">
    <w:name w:val="detailfreitext"/>
    <w:basedOn w:val="1"/>
    <w:uiPriority w:val="99"/>
    <w:rsid w:val="00AE733E"/>
    <w:rPr>
      <w:rFonts w:cs="Times New Roman"/>
    </w:rPr>
  </w:style>
  <w:style w:type="paragraph" w:styleId="ListParagraph">
    <w:name w:val="List Paragraph"/>
    <w:basedOn w:val="Normal"/>
    <w:uiPriority w:val="99"/>
    <w:qFormat/>
    <w:rsid w:val="00AE733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Header">
    <w:name w:val="header"/>
    <w:basedOn w:val="Normal"/>
    <w:link w:val="HeaderChar"/>
    <w:uiPriority w:val="99"/>
    <w:rsid w:val="00AE73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E733E"/>
    <w:rPr>
      <w:rFonts w:cs="Times New Roman"/>
      <w:sz w:val="28"/>
    </w:rPr>
  </w:style>
  <w:style w:type="paragraph" w:styleId="Footer">
    <w:name w:val="footer"/>
    <w:basedOn w:val="Normal"/>
    <w:link w:val="FooterChar"/>
    <w:uiPriority w:val="99"/>
    <w:rsid w:val="00AE73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E733E"/>
    <w:rPr>
      <w:rFonts w:cs="Times New Roman"/>
      <w:sz w:val="28"/>
    </w:rPr>
  </w:style>
  <w:style w:type="paragraph" w:customStyle="1" w:styleId="Default">
    <w:name w:val="Default"/>
    <w:uiPriority w:val="99"/>
    <w:rsid w:val="00F01677"/>
    <w:pPr>
      <w:autoSpaceDE w:val="0"/>
      <w:autoSpaceDN w:val="0"/>
      <w:textAlignment w:val="baseline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00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vkirsan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</TotalTime>
  <Pages>7</Pages>
  <Words>1887</Words>
  <Characters>10760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10</cp:revision>
  <cp:lastPrinted>2022-02-07T11:40:00Z</cp:lastPrinted>
  <dcterms:created xsi:type="dcterms:W3CDTF">2021-03-09T07:19:00Z</dcterms:created>
  <dcterms:modified xsi:type="dcterms:W3CDTF">2022-04-07T10:51:00Z</dcterms:modified>
</cp:coreProperties>
</file>